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DD43A" w14:textId="77777777" w:rsidR="009A165C" w:rsidRPr="008642EC" w:rsidRDefault="009A165C" w:rsidP="009A165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6D38D44" w14:textId="77777777" w:rsidR="009A165C" w:rsidRDefault="009A165C" w:rsidP="009A165C">
      <w:pPr>
        <w:pStyle w:val="BasicParagraph"/>
        <w:suppressAutoHyphens/>
        <w:spacing w:line="240" w:lineRule="auto"/>
        <w:rPr>
          <w:rFonts w:ascii="Times New Roman" w:hAnsi="Times New Roman" w:cs="Times New Roman"/>
          <w:b/>
          <w:bCs/>
          <w:color w:val="000000" w:themeColor="text1"/>
          <w:sz w:val="21"/>
          <w:szCs w:val="21"/>
        </w:rPr>
      </w:pPr>
    </w:p>
    <w:p w14:paraId="7CDF1528" w14:textId="77777777" w:rsidR="009A165C" w:rsidRPr="00582653" w:rsidRDefault="009A165C" w:rsidP="009A165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53BAD39" w14:textId="77777777" w:rsidR="009A165C" w:rsidRDefault="009A165C" w:rsidP="009A16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D7129C4" w14:textId="77777777" w:rsidR="009A165C" w:rsidRDefault="009A165C" w:rsidP="009A165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95C17AC" w14:textId="77777777" w:rsidR="009A165C" w:rsidRPr="00582653" w:rsidRDefault="009A165C" w:rsidP="009A165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F638FB2" wp14:editId="598C91C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D0508AA" w14:textId="23EC8638" w:rsidR="009A165C" w:rsidRDefault="009A165C" w:rsidP="009A16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BSBPMG430_Toolkit_2_Illustrative examples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52A19CF" w14:textId="77777777" w:rsidR="009A165C" w:rsidRDefault="009A165C" w:rsidP="009A165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B2CC895" w14:textId="77777777" w:rsidR="009A165C" w:rsidRPr="00582653" w:rsidRDefault="009A165C" w:rsidP="009A16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017C050" w14:textId="77777777" w:rsidR="009A165C" w:rsidRPr="00582653" w:rsidRDefault="009A165C" w:rsidP="009A16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A39A224" w14:textId="77777777" w:rsidR="009A165C" w:rsidRPr="008642EC" w:rsidRDefault="009A165C" w:rsidP="009A165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00E1A31" w14:textId="77777777" w:rsidR="009A165C" w:rsidRPr="008642EC" w:rsidRDefault="009A165C" w:rsidP="009A165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80F9ED8" w14:textId="77777777" w:rsidR="009A165C" w:rsidRPr="00582653" w:rsidRDefault="009A165C" w:rsidP="009A16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A4DA488" w14:textId="77777777" w:rsidR="009A165C" w:rsidRPr="008642EC" w:rsidRDefault="009A165C" w:rsidP="009A165C">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FADA3A3" w14:textId="77777777" w:rsidR="009A165C" w:rsidRPr="008642EC" w:rsidRDefault="009A165C" w:rsidP="009A165C">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36B80D4" w14:textId="77777777" w:rsidR="009A165C" w:rsidRPr="00582653" w:rsidRDefault="009A165C" w:rsidP="009A165C">
      <w:pPr>
        <w:pStyle w:val="BasicParagraph"/>
        <w:suppressAutoHyphens/>
        <w:spacing w:line="240" w:lineRule="auto"/>
        <w:rPr>
          <w:rFonts w:ascii="Times New Roman" w:hAnsi="Times New Roman" w:cs="Times New Roman"/>
          <w:color w:val="000000" w:themeColor="text1"/>
          <w:sz w:val="21"/>
          <w:szCs w:val="21"/>
        </w:rPr>
      </w:pPr>
    </w:p>
    <w:p w14:paraId="3E3A0BF9" w14:textId="77777777" w:rsidR="009A165C" w:rsidRPr="00582653" w:rsidRDefault="009A165C" w:rsidP="009A165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3EA29D2" w14:textId="77777777" w:rsidR="009A165C" w:rsidRDefault="009A165C" w:rsidP="009A16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9533960" w14:textId="77777777" w:rsidR="009A165C" w:rsidRDefault="009A165C" w:rsidP="009A165C">
      <w:pPr>
        <w:pStyle w:val="BasicParagraph"/>
        <w:suppressAutoHyphens/>
        <w:spacing w:line="240" w:lineRule="auto"/>
        <w:ind w:left="720"/>
        <w:rPr>
          <w:rFonts w:ascii="Times New Roman" w:hAnsi="Times New Roman" w:cs="Times New Roman"/>
          <w:color w:val="000000" w:themeColor="text1"/>
          <w:sz w:val="21"/>
          <w:szCs w:val="21"/>
        </w:rPr>
      </w:pPr>
    </w:p>
    <w:p w14:paraId="68CCFAC7" w14:textId="77777777" w:rsidR="009A165C" w:rsidRDefault="009A165C" w:rsidP="009A16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ABD9B82" w14:textId="77777777" w:rsidR="009A165C" w:rsidRDefault="009A165C" w:rsidP="009A165C">
      <w:pPr>
        <w:pStyle w:val="BasicParagraph"/>
        <w:suppressAutoHyphens/>
        <w:spacing w:line="240" w:lineRule="auto"/>
        <w:ind w:left="1440"/>
        <w:rPr>
          <w:rFonts w:ascii="Times New Roman" w:hAnsi="Times New Roman" w:cs="Times New Roman"/>
          <w:color w:val="000000" w:themeColor="text1"/>
          <w:sz w:val="21"/>
          <w:szCs w:val="21"/>
        </w:rPr>
      </w:pPr>
    </w:p>
    <w:p w14:paraId="77037D53" w14:textId="77777777" w:rsidR="009A165C" w:rsidRDefault="009A165C" w:rsidP="009A16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EBD4B5" w14:textId="77777777" w:rsidR="009A165C" w:rsidRDefault="009A165C" w:rsidP="009A165C">
      <w:pPr>
        <w:pStyle w:val="BasicParagraph"/>
        <w:suppressAutoHyphens/>
        <w:spacing w:line="240" w:lineRule="auto"/>
        <w:ind w:left="1440"/>
        <w:rPr>
          <w:rFonts w:ascii="Times New Roman" w:hAnsi="Times New Roman" w:cs="Times New Roman"/>
          <w:color w:val="000000" w:themeColor="text1"/>
          <w:sz w:val="21"/>
          <w:szCs w:val="21"/>
        </w:rPr>
      </w:pPr>
    </w:p>
    <w:p w14:paraId="014C11D4" w14:textId="77777777" w:rsidR="009A165C" w:rsidRDefault="009A165C" w:rsidP="009A165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56F90EA" w14:textId="77777777" w:rsidR="009A165C" w:rsidRDefault="009A165C">
      <w:pPr>
        <w:spacing w:before="0" w:after="160" w:line="259" w:lineRule="auto"/>
        <w:rPr>
          <w:rFonts w:eastAsiaTheme="majorEastAsia" w:cstheme="majorBidi"/>
          <w:b/>
          <w:color w:val="0031A7" w:themeColor="text2"/>
          <w:sz w:val="28"/>
          <w:szCs w:val="26"/>
        </w:rPr>
      </w:pPr>
      <w:bookmarkStart w:id="0" w:name="_GoBack"/>
      <w:bookmarkEnd w:id="0"/>
      <w:r>
        <w:br w:type="page"/>
      </w:r>
    </w:p>
    <w:p w14:paraId="1F231B28" w14:textId="353CB81A" w:rsidR="00C52BAB" w:rsidRPr="00DC3E3C" w:rsidRDefault="00883C27" w:rsidP="00DC3E3C">
      <w:pPr>
        <w:pStyle w:val="Heading2"/>
      </w:pPr>
      <w:r w:rsidRPr="00DC3E3C">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3E3C">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2DD8948C" w:rsidR="009A165C" w:rsidRDefault="009A165C" w:rsidP="008550BB">
                            <w:pPr>
                              <w:pStyle w:val="Heading1"/>
                            </w:pPr>
                            <w:r>
                              <w:t>Illustrative examples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2DD8948C" w:rsidR="009A165C" w:rsidRDefault="009A165C" w:rsidP="008550BB">
                      <w:pPr>
                        <w:pStyle w:val="Heading1"/>
                      </w:pPr>
                      <w:r>
                        <w:t>Illustrative examples</w:t>
                      </w:r>
                    </w:p>
                  </w:txbxContent>
                </v:textbox>
                <w10:wrap type="square" anchorx="margin"/>
              </v:shape>
            </w:pict>
          </mc:Fallback>
        </mc:AlternateContent>
      </w:r>
      <w:r w:rsidR="00F06D60" w:rsidRPr="00DC3E3C">
        <w:t xml:space="preserve">Illustrative example </w:t>
      </w:r>
      <w:r w:rsidR="009C4C34" w:rsidRPr="00DC3E3C">
        <w:t xml:space="preserve">– </w:t>
      </w:r>
      <w:r w:rsidR="009734F5" w:rsidRPr="00DC3E3C">
        <w:t>MPower108 customer project</w:t>
      </w:r>
    </w:p>
    <w:p w14:paraId="762EB4D2" w14:textId="133C7466" w:rsidR="00782852" w:rsidRDefault="00782852" w:rsidP="00DC3E3C">
      <w:r w:rsidRPr="00570E0A">
        <w:t>MPower108 is a disability service provider registered under the NDIS (National Disability Insurance Scheme). MPower108 operates four service centres, based in Sydney, Melbourne, Brisbane and Nambour. MPower108 provides services for Supported Independent Living (SIL) customers, operates day centres for customers and meets a variety of customer needs according to individual care plans.</w:t>
      </w:r>
    </w:p>
    <w:p w14:paraId="114A2853" w14:textId="2A86DAE2" w:rsidR="00782852" w:rsidRDefault="00782852" w:rsidP="00DC3E3C">
      <w:r>
        <w:t>One of the Melbourne customers, Zac</w:t>
      </w:r>
      <w:r w:rsidR="006A0198">
        <w:t xml:space="preserve"> Whittle</w:t>
      </w:r>
      <w:r>
        <w:t>, is under an NDIS funded care plan. Zac</w:t>
      </w:r>
      <w:r w:rsidR="00FB112F">
        <w:t xml:space="preserve"> is 20 years old and holds a part time job. He</w:t>
      </w:r>
      <w:r>
        <w:t xml:space="preserve"> </w:t>
      </w:r>
      <w:r w:rsidR="00BC31A5">
        <w:t xml:space="preserve">receives in home support from MPower108 and </w:t>
      </w:r>
      <w:r>
        <w:t xml:space="preserve">has some mobility </w:t>
      </w:r>
      <w:r w:rsidR="00FB112F">
        <w:t>concern</w:t>
      </w:r>
      <w:r>
        <w:t>s</w:t>
      </w:r>
      <w:r w:rsidR="00BC31A5">
        <w:t xml:space="preserve">. </w:t>
      </w:r>
      <w:r w:rsidR="00FB112F">
        <w:t xml:space="preserve">Zac has a </w:t>
      </w:r>
      <w:r w:rsidR="006650D3">
        <w:t xml:space="preserve">physical </w:t>
      </w:r>
      <w:r w:rsidR="00FB112F">
        <w:t xml:space="preserve">condition which </w:t>
      </w:r>
      <w:r w:rsidR="006650D3">
        <w:t xml:space="preserve">impedes his walking ability and can </w:t>
      </w:r>
      <w:r w:rsidR="00FB112F">
        <w:t>cause him to lose balance</w:t>
      </w:r>
      <w:r w:rsidR="00953295">
        <w:t>. He</w:t>
      </w:r>
      <w:r w:rsidR="0024479D">
        <w:t xml:space="preserve"> has </w:t>
      </w:r>
      <w:r w:rsidR="00953295">
        <w:t xml:space="preserve">NDIS </w:t>
      </w:r>
      <w:r w:rsidR="0024479D">
        <w:t xml:space="preserve">funding for a ramp to be built with a handrail between the driveway and his home’s front entrance. </w:t>
      </w:r>
    </w:p>
    <w:p w14:paraId="54780ABE" w14:textId="6CBDDE19" w:rsidR="009734F5" w:rsidRDefault="009C4C34" w:rsidP="00DC3E3C">
      <w:r>
        <w:t xml:space="preserve">Senior Centre Manager, Carl White will </w:t>
      </w:r>
      <w:r w:rsidR="00474EBE">
        <w:t>be the project sponsor (or owner) and</w:t>
      </w:r>
      <w:r>
        <w:t xml:space="preserve"> Frontline Leader, Toni Roberts</w:t>
      </w:r>
      <w:r w:rsidR="00DC3A23">
        <w:t>, who has detailed</w:t>
      </w:r>
      <w:r>
        <w:t xml:space="preserve"> knowledge of Zac’s needs will be </w:t>
      </w:r>
      <w:r w:rsidR="00474EBE">
        <w:t>managing it</w:t>
      </w:r>
      <w:r>
        <w:t xml:space="preserve">. </w:t>
      </w:r>
    </w:p>
    <w:p w14:paraId="0700C5CB" w14:textId="3D341D03" w:rsidR="009734F5" w:rsidRDefault="009734F5" w:rsidP="009734F5">
      <w:pPr>
        <w:pStyle w:val="Heading2"/>
      </w:pPr>
      <w:r>
        <w:t>Illustrative example – Gathering information</w:t>
      </w:r>
    </w:p>
    <w:p w14:paraId="530D9664" w14:textId="5D41C14D" w:rsidR="009734F5" w:rsidRDefault="009734F5" w:rsidP="009734F5">
      <w:r>
        <w:t xml:space="preserve">Carl has asked Toni to gather information required to scope Zac’s mobility project. Toni </w:t>
      </w:r>
      <w:r w:rsidR="00F579F8">
        <w:t>sources the following in preparing to scope the project:</w:t>
      </w:r>
    </w:p>
    <w:p w14:paraId="2DB75951" w14:textId="43DB518B" w:rsidR="00F579F8" w:rsidRDefault="00F579F8" w:rsidP="006A305C">
      <w:pPr>
        <w:pStyle w:val="StandardBullets0"/>
      </w:pPr>
      <w:r>
        <w:t xml:space="preserve">MPower108 policies and procedures necessary for all project stages including communication policies, procedures and plan templates, delegations and authorities policies, risk management  templates and processes, strategic plans and procurement policies and procedures </w:t>
      </w:r>
    </w:p>
    <w:p w14:paraId="4FD416FD" w14:textId="595503D5" w:rsidR="00831530" w:rsidRDefault="00831530" w:rsidP="006A305C">
      <w:pPr>
        <w:pStyle w:val="StandardBullets0"/>
      </w:pPr>
      <w:r>
        <w:t>Zac’s NDIS plan</w:t>
      </w:r>
    </w:p>
    <w:p w14:paraId="31FECE0C" w14:textId="312F5DF4" w:rsidR="00F579F8" w:rsidRDefault="00F579F8" w:rsidP="006A305C">
      <w:pPr>
        <w:pStyle w:val="StandardBullets0"/>
      </w:pPr>
      <w:r>
        <w:t>Reports (especially “Lessons learned”) of similar renovations to customer dwellings. She finds reports o</w:t>
      </w:r>
      <w:r w:rsidR="006D4CF9">
        <w:t>f</w:t>
      </w:r>
      <w:r>
        <w:t xml:space="preserve"> a similar length concrete pathway installed last year at a share house.</w:t>
      </w:r>
    </w:p>
    <w:p w14:paraId="5378E9C1" w14:textId="3FDDFFAF" w:rsidR="009734F5" w:rsidRDefault="00F579F8" w:rsidP="006A305C">
      <w:pPr>
        <w:pStyle w:val="StandardBullets0"/>
      </w:pPr>
      <w:r>
        <w:t xml:space="preserve">Itemised budgets </w:t>
      </w:r>
      <w:r w:rsidR="006A305C">
        <w:t xml:space="preserve">and external quotes </w:t>
      </w:r>
      <w:r>
        <w:t xml:space="preserve">for similar </w:t>
      </w:r>
      <w:r w:rsidR="006A305C">
        <w:t>work</w:t>
      </w:r>
    </w:p>
    <w:p w14:paraId="7EDA1002" w14:textId="0459579F" w:rsidR="006A305C" w:rsidRDefault="006A305C" w:rsidP="006A305C">
      <w:pPr>
        <w:pStyle w:val="StandardBullets0"/>
      </w:pPr>
      <w:r>
        <w:t xml:space="preserve">Construction codes of practice and </w:t>
      </w:r>
      <w:r w:rsidR="00DC3E3C">
        <w:t>d</w:t>
      </w:r>
      <w:r>
        <w:t>isability services code of conduct</w:t>
      </w:r>
    </w:p>
    <w:p w14:paraId="09D33F58" w14:textId="12C8761C" w:rsidR="006A305C" w:rsidRDefault="006A305C" w:rsidP="006A305C">
      <w:pPr>
        <w:pStyle w:val="StandardBullets0"/>
      </w:pPr>
      <w:r>
        <w:t>WHS legislation</w:t>
      </w:r>
    </w:p>
    <w:p w14:paraId="2F67C838" w14:textId="42A6A7F4" w:rsidR="006A305C" w:rsidRDefault="006A305C" w:rsidP="006A305C">
      <w:pPr>
        <w:pStyle w:val="StandardBullets0"/>
      </w:pPr>
      <w:r>
        <w:t>Building permits and licensing requirements</w:t>
      </w:r>
    </w:p>
    <w:p w14:paraId="0E860B25" w14:textId="67C045B4" w:rsidR="006A305C" w:rsidRPr="009734F5" w:rsidRDefault="006A305C" w:rsidP="006A305C">
      <w:pPr>
        <w:pStyle w:val="StandardBullets0"/>
      </w:pPr>
      <w:r>
        <w:t>Feedback from carers and MPower108 staff involved in similar projects previously</w:t>
      </w:r>
    </w:p>
    <w:p w14:paraId="736FC772" w14:textId="1469E893" w:rsidR="00831530" w:rsidRDefault="00831530" w:rsidP="00831530">
      <w:pPr>
        <w:pStyle w:val="Heading2"/>
      </w:pPr>
      <w:r>
        <w:t>Illustrative example – Project goals</w:t>
      </w:r>
      <w:r w:rsidR="00047BCD">
        <w:t xml:space="preserve">, </w:t>
      </w:r>
      <w:r>
        <w:t>objectives</w:t>
      </w:r>
      <w:r w:rsidR="00047BCD">
        <w:t xml:space="preserve"> and deliverables</w:t>
      </w:r>
    </w:p>
    <w:p w14:paraId="021CB758" w14:textId="36EF5D16" w:rsidR="00CF21ED" w:rsidRDefault="00831530" w:rsidP="00831530">
      <w:r>
        <w:t xml:space="preserve">Toni considers Zac’s mobility needs carefully by checking his NDIS funded plan. While the goal is to build a ramp and a handrail, </w:t>
      </w:r>
      <w:r w:rsidR="00CF21ED">
        <w:t>u</w:t>
      </w:r>
      <w:r>
        <w:t xml:space="preserve">nless the project scope specifies </w:t>
      </w:r>
      <w:r w:rsidR="004C13E1">
        <w:t xml:space="preserve">the benefits through identification of </w:t>
      </w:r>
      <w:r w:rsidR="00CF21ED">
        <w:t>objectives</w:t>
      </w:r>
      <w:r w:rsidR="004C13E1">
        <w:t xml:space="preserve">, </w:t>
      </w:r>
      <w:r w:rsidR="00CF21ED">
        <w:t xml:space="preserve">and </w:t>
      </w:r>
      <w:r w:rsidR="004C13E1">
        <w:t xml:space="preserve">outputs or evidence of the objectives through </w:t>
      </w:r>
      <w:r w:rsidR="00CF21ED">
        <w:t xml:space="preserve">deliverables, it could be disastrous. Toni determines the </w:t>
      </w:r>
      <w:r w:rsidR="00547D2E">
        <w:t>main goal, the</w:t>
      </w:r>
      <w:r w:rsidR="004C13E1">
        <w:t xml:space="preserve"> o</w:t>
      </w:r>
      <w:r w:rsidR="00CF21ED">
        <w:t>bjectives</w:t>
      </w:r>
      <w:r w:rsidR="00547D2E">
        <w:t xml:space="preserve"> (i.e., the benefits achieving the goal will bring)</w:t>
      </w:r>
      <w:r w:rsidR="004C13E1">
        <w:t xml:space="preserve"> and deliverables</w:t>
      </w:r>
      <w:r w:rsidR="00547D2E">
        <w:t xml:space="preserve"> (the tangible outcomes and expectations of meeting the goal and objectives)</w:t>
      </w:r>
      <w:r w:rsidR="00CF21ED">
        <w:t>:</w:t>
      </w:r>
    </w:p>
    <w:p w14:paraId="426F843A" w14:textId="77777777" w:rsidR="00CF21ED" w:rsidRDefault="00CF21ED" w:rsidP="00831530">
      <w:r>
        <w:rPr>
          <w:b/>
        </w:rPr>
        <w:t xml:space="preserve">Goal: </w:t>
      </w:r>
      <w:r>
        <w:t xml:space="preserve">A ramp and handrail is installed </w:t>
      </w:r>
    </w:p>
    <w:p w14:paraId="0F361455" w14:textId="77777777" w:rsidR="00CF21ED" w:rsidRDefault="00CF21ED" w:rsidP="00831530">
      <w:pPr>
        <w:rPr>
          <w:b/>
        </w:rPr>
      </w:pPr>
      <w:r>
        <w:rPr>
          <w:b/>
        </w:rPr>
        <w:t>Objectives:</w:t>
      </w:r>
    </w:p>
    <w:p w14:paraId="24C32109" w14:textId="22631A40" w:rsidR="004C13E1" w:rsidRDefault="004C13E1" w:rsidP="004C13E1">
      <w:pPr>
        <w:pStyle w:val="StandardBullets0"/>
      </w:pPr>
      <w:r w:rsidRPr="004C13E1">
        <w:lastRenderedPageBreak/>
        <w:t>Ramp facilitates ease of access for Zac between driveway and home entrance</w:t>
      </w:r>
    </w:p>
    <w:p w14:paraId="458384FF" w14:textId="67899918" w:rsidR="004C13E1" w:rsidRDefault="004C13E1" w:rsidP="004C13E1">
      <w:pPr>
        <w:pStyle w:val="StandardBullets0"/>
      </w:pPr>
      <w:r>
        <w:t>Ramp and handrail enable ease of movement between driveway and home entrance</w:t>
      </w:r>
    </w:p>
    <w:p w14:paraId="3A29FF66" w14:textId="5F3143C0" w:rsidR="004C13E1" w:rsidRDefault="004C13E1" w:rsidP="004C13E1">
      <w:pPr>
        <w:pStyle w:val="StandardBullets0"/>
      </w:pPr>
      <w:r>
        <w:t>Use of ramp and handrail allow for independent movement</w:t>
      </w:r>
    </w:p>
    <w:p w14:paraId="00010FB2" w14:textId="6CB4B5B5" w:rsidR="00B543CD" w:rsidRPr="00B543CD" w:rsidRDefault="00B543CD" w:rsidP="00B543CD">
      <w:pPr>
        <w:pStyle w:val="StandardBullets0"/>
        <w:numPr>
          <w:ilvl w:val="0"/>
          <w:numId w:val="0"/>
        </w:numPr>
        <w:rPr>
          <w:b/>
        </w:rPr>
      </w:pPr>
      <w:r>
        <w:rPr>
          <w:b/>
        </w:rPr>
        <w:t>Deliverables</w:t>
      </w:r>
    </w:p>
    <w:p w14:paraId="4C7F0450" w14:textId="77777777" w:rsidR="00047BCD" w:rsidRDefault="00CF21ED" w:rsidP="00047BCD">
      <w:pPr>
        <w:pStyle w:val="StandardBullets0"/>
      </w:pPr>
      <w:r>
        <w:t>Ramp and handrail is installed between the driveway and front entrance of Zac’s house</w:t>
      </w:r>
    </w:p>
    <w:p w14:paraId="2197861D" w14:textId="26AA6AA5" w:rsidR="00047BCD" w:rsidRDefault="00047BCD" w:rsidP="00047BCD">
      <w:pPr>
        <w:pStyle w:val="StandardBullets0"/>
      </w:pPr>
      <w:bookmarkStart w:id="1" w:name="_Hlk108602808"/>
      <w:r>
        <w:t>Ramp is concrete and handrail is steel / aluminium</w:t>
      </w:r>
    </w:p>
    <w:bookmarkEnd w:id="1"/>
    <w:p w14:paraId="31454975" w14:textId="4A79113F" w:rsidR="00CF21ED" w:rsidRDefault="00CF21ED" w:rsidP="00047BCD">
      <w:pPr>
        <w:pStyle w:val="StandardBullets0"/>
      </w:pPr>
      <w:r>
        <w:t>Ramp is installed next to the three current steps</w:t>
      </w:r>
    </w:p>
    <w:p w14:paraId="578C439A" w14:textId="37D15791" w:rsidR="00CF21ED" w:rsidRDefault="00CF21ED" w:rsidP="00CF21ED">
      <w:pPr>
        <w:pStyle w:val="StandardBullets0"/>
      </w:pPr>
      <w:r>
        <w:t>Access to handrail is shared between ramp and steps</w:t>
      </w:r>
    </w:p>
    <w:p w14:paraId="751931C2" w14:textId="7022D48F" w:rsidR="00B543CD" w:rsidRDefault="00B543CD" w:rsidP="00B543CD">
      <w:pPr>
        <w:pStyle w:val="StandardBullets0"/>
      </w:pPr>
      <w:r w:rsidRPr="00B543CD">
        <w:t>Ramp and handrail are 1.5 metres long</w:t>
      </w:r>
    </w:p>
    <w:p w14:paraId="1E716022" w14:textId="77777777" w:rsidR="00B543CD" w:rsidRDefault="00B543CD" w:rsidP="00B543CD">
      <w:pPr>
        <w:pStyle w:val="StandardBullets0"/>
      </w:pPr>
      <w:r>
        <w:t>Handrail is sturdy, easy to grip and is the same length as the ramp</w:t>
      </w:r>
    </w:p>
    <w:p w14:paraId="7E81A801" w14:textId="77777777" w:rsidR="00B543CD" w:rsidRDefault="00B543CD" w:rsidP="00B543CD">
      <w:pPr>
        <w:pStyle w:val="StandardBullets0"/>
      </w:pPr>
      <w:r>
        <w:t>Handrail is accessed from both the ramp and the current steps</w:t>
      </w:r>
    </w:p>
    <w:p w14:paraId="4F171C48" w14:textId="77777777" w:rsidR="00B543CD" w:rsidRDefault="00B543CD" w:rsidP="00B543CD">
      <w:pPr>
        <w:pStyle w:val="StandardBullets0"/>
      </w:pPr>
      <w:r>
        <w:t>Ramp is even with an easily managed incline</w:t>
      </w:r>
    </w:p>
    <w:p w14:paraId="03415FCC" w14:textId="44A4E1FA" w:rsidR="00B543CD" w:rsidRPr="00CF21ED" w:rsidRDefault="00B543CD" w:rsidP="00B543CD">
      <w:pPr>
        <w:pStyle w:val="StandardBullets0"/>
      </w:pPr>
      <w:r>
        <w:t>Ramp and handrail is built to specification and meets industry and safety codes</w:t>
      </w:r>
    </w:p>
    <w:p w14:paraId="27A2AB68" w14:textId="2DA23DE6" w:rsidR="00831530" w:rsidRPr="00831530" w:rsidRDefault="00B543CD" w:rsidP="00B543CD">
      <w:pPr>
        <w:pStyle w:val="Heading2"/>
      </w:pPr>
      <w:r>
        <w:t>Illustrative example</w:t>
      </w:r>
      <w:r w:rsidR="00B85C9F" w:rsidRPr="00B85C9F">
        <w:t xml:space="preserve"> – </w:t>
      </w:r>
      <w:r>
        <w:t>Project constraints</w:t>
      </w:r>
    </w:p>
    <w:p w14:paraId="50BB3B4D" w14:textId="495C1ADC" w:rsidR="00B543CD" w:rsidRDefault="00B543CD" w:rsidP="00F06D60">
      <w:r>
        <w:t xml:space="preserve">Toni considers the </w:t>
      </w:r>
      <w:r w:rsidR="007D6188">
        <w:t xml:space="preserve">limitations </w:t>
      </w:r>
      <w:r>
        <w:t xml:space="preserve">or constraints to </w:t>
      </w:r>
      <w:r w:rsidR="007D6188">
        <w:t xml:space="preserve">the </w:t>
      </w:r>
      <w:r>
        <w:t>mobility project</w:t>
      </w:r>
      <w:r w:rsidR="007D6188">
        <w:t xml:space="preserve"> for Zac and identifies the following:</w:t>
      </w:r>
    </w:p>
    <w:p w14:paraId="6D7F560A" w14:textId="0D4811C4" w:rsidR="007D6188" w:rsidRDefault="007D6188" w:rsidP="007D6188">
      <w:pPr>
        <w:pStyle w:val="StandardBullets0"/>
      </w:pPr>
      <w:r>
        <w:t>Zac’s NDIS plan provides a $10000 budget for the ramp and handrail</w:t>
      </w:r>
    </w:p>
    <w:p w14:paraId="7954CB40" w14:textId="7BEF8404" w:rsidR="007D6188" w:rsidRDefault="007D6188" w:rsidP="007D6188">
      <w:pPr>
        <w:pStyle w:val="StandardBullets0"/>
      </w:pPr>
      <w:r>
        <w:t>The quality of the materials for the project will be limited by the budget</w:t>
      </w:r>
    </w:p>
    <w:p w14:paraId="2EA879BA" w14:textId="2385B083" w:rsidR="007D6188" w:rsidRDefault="000A40E2" w:rsidP="007D6188">
      <w:pPr>
        <w:pStyle w:val="StandardBullets0"/>
      </w:pPr>
      <w:r>
        <w:t>Contractor availability may not meet the project commencement and completion dates</w:t>
      </w:r>
    </w:p>
    <w:p w14:paraId="376F2306" w14:textId="5AD16848" w:rsidR="00B543CD" w:rsidRDefault="000A40E2" w:rsidP="00F06D60">
      <w:r>
        <w:t>Toni also considers events that might occur to hinder the success of the project and identifies these risks</w:t>
      </w:r>
    </w:p>
    <w:p w14:paraId="2E9A7211" w14:textId="37FFF49E" w:rsidR="000A40E2" w:rsidRDefault="000A40E2" w:rsidP="00371226">
      <w:pPr>
        <w:pStyle w:val="StandardBullets0"/>
      </w:pPr>
      <w:r>
        <w:t>Inclement weather affects project completion</w:t>
      </w:r>
    </w:p>
    <w:p w14:paraId="505BDB23" w14:textId="1A71C503" w:rsidR="000A40E2" w:rsidRDefault="000A40E2" w:rsidP="00371226">
      <w:pPr>
        <w:pStyle w:val="StandardBullets0"/>
      </w:pPr>
      <w:r>
        <w:t>Contractors falling ill or stopping work affects project completion</w:t>
      </w:r>
    </w:p>
    <w:p w14:paraId="199FB9BE" w14:textId="1A5581ED" w:rsidR="000A40E2" w:rsidRDefault="000A40E2" w:rsidP="00371226">
      <w:pPr>
        <w:pStyle w:val="StandardBullets0"/>
      </w:pPr>
      <w:r>
        <w:t>Supply chain issues post-COVID means a delay on material supplies</w:t>
      </w:r>
    </w:p>
    <w:p w14:paraId="5D6631CB" w14:textId="24B91993" w:rsidR="000A40E2" w:rsidRDefault="000A40E2" w:rsidP="00371226">
      <w:pPr>
        <w:pStyle w:val="StandardBullets0"/>
      </w:pPr>
      <w:r>
        <w:t xml:space="preserve">Increase in costs </w:t>
      </w:r>
      <w:r w:rsidR="00371226">
        <w:t>due supply and demand do not meet NDIS funding limit</w:t>
      </w:r>
    </w:p>
    <w:p w14:paraId="6C16D2DF" w14:textId="0686A1F5" w:rsidR="00371226" w:rsidRDefault="00371226" w:rsidP="00371226">
      <w:pPr>
        <w:pStyle w:val="StandardBullets0"/>
      </w:pPr>
      <w:r>
        <w:t>Delay in receiving quotes</w:t>
      </w:r>
    </w:p>
    <w:p w14:paraId="75FFD6C5" w14:textId="6B3C391B" w:rsidR="00371226" w:rsidRDefault="00371226" w:rsidP="00371226">
      <w:pPr>
        <w:pStyle w:val="StandardBullets0"/>
      </w:pPr>
      <w:r>
        <w:t>No available local suppliers of work</w:t>
      </w:r>
      <w:r w:rsidR="00D263A9">
        <w:t xml:space="preserve"> as </w:t>
      </w:r>
      <w:r>
        <w:t>Zac lives in a regional town</w:t>
      </w:r>
    </w:p>
    <w:p w14:paraId="0067A61E" w14:textId="4D8986B3" w:rsidR="00D263A9" w:rsidRDefault="00D263A9" w:rsidP="00371226">
      <w:pPr>
        <w:pStyle w:val="StandardBullets0"/>
      </w:pPr>
      <w:r>
        <w:t>Alternate entries to Zac’s house are unsuitable if front entrance is inaccessible during the project</w:t>
      </w:r>
    </w:p>
    <w:p w14:paraId="10A1A810" w14:textId="2DB2910B" w:rsidR="00371226" w:rsidRDefault="00371226" w:rsidP="00371226">
      <w:pPr>
        <w:pStyle w:val="Heading2"/>
      </w:pPr>
      <w:r>
        <w:t>Illustrative example</w:t>
      </w:r>
      <w:r w:rsidR="00B85C9F" w:rsidRPr="00B85C9F">
        <w:t xml:space="preserve"> – </w:t>
      </w:r>
      <w:r>
        <w:t>Project s</w:t>
      </w:r>
      <w:r w:rsidR="00A234D1">
        <w:t>cop</w:t>
      </w:r>
      <w:r w:rsidR="00CD48EA">
        <w:t>e</w:t>
      </w:r>
      <w:r w:rsidR="00A234D1">
        <w:t xml:space="preserve"> </w:t>
      </w:r>
      <w:r w:rsidR="00AF7112">
        <w:t>elements</w:t>
      </w:r>
    </w:p>
    <w:p w14:paraId="30A8C859" w14:textId="3604795D" w:rsidR="009C4C34" w:rsidRDefault="009C4C34" w:rsidP="00F06D60">
      <w:r>
        <w:t xml:space="preserve">Toni </w:t>
      </w:r>
      <w:r w:rsidR="00DC3A23">
        <w:t xml:space="preserve">prepares the following scope </w:t>
      </w:r>
      <w:r w:rsidR="00AF7112">
        <w:t>elements</w:t>
      </w:r>
      <w:r w:rsidR="00D263A9">
        <w:t>:</w:t>
      </w:r>
    </w:p>
    <w:p w14:paraId="64B0C837" w14:textId="05C67373" w:rsidR="002724BD" w:rsidRDefault="002724BD" w:rsidP="002724BD">
      <w:pPr>
        <w:pStyle w:val="Caption"/>
      </w:pPr>
      <w:r>
        <w:t>Table 1: Scope elements</w:t>
      </w:r>
    </w:p>
    <w:tbl>
      <w:tblPr>
        <w:tblStyle w:val="TableGrid1"/>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155"/>
        <w:gridCol w:w="6861"/>
      </w:tblGrid>
      <w:tr w:rsidR="00143C37" w:rsidRPr="00E14149" w14:paraId="7068C9ED" w14:textId="77777777" w:rsidTr="00DC3E3C">
        <w:trPr>
          <w:tblHeader/>
        </w:trPr>
        <w:tc>
          <w:tcPr>
            <w:tcW w:w="5000" w:type="pct"/>
            <w:gridSpan w:val="2"/>
            <w:shd w:val="clear" w:color="auto" w:fill="E6EAF6" w:themeFill="background1"/>
          </w:tcPr>
          <w:p w14:paraId="3153A189" w14:textId="0FC7F558" w:rsidR="00143C37" w:rsidRPr="00E14149" w:rsidRDefault="00143C37" w:rsidP="00143C37">
            <w:pPr>
              <w:pStyle w:val="TableHeading"/>
            </w:pPr>
            <w:r>
              <w:t>MPower108 Project scope</w:t>
            </w:r>
          </w:p>
        </w:tc>
      </w:tr>
      <w:tr w:rsidR="00DC3A23" w:rsidRPr="00E14149" w14:paraId="4593589F" w14:textId="77777777" w:rsidTr="00DC3E3C">
        <w:trPr>
          <w:tblHeader/>
        </w:trPr>
        <w:tc>
          <w:tcPr>
            <w:tcW w:w="1195" w:type="pct"/>
            <w:shd w:val="clear" w:color="auto" w:fill="E6EAF6" w:themeFill="background1"/>
          </w:tcPr>
          <w:p w14:paraId="79773A0B" w14:textId="77777777" w:rsidR="00DC3A23" w:rsidRPr="00E14149" w:rsidRDefault="00DC3A23" w:rsidP="00143C37">
            <w:pPr>
              <w:pStyle w:val="TableHeading"/>
            </w:pPr>
            <w:bookmarkStart w:id="2" w:name="_Hlk108617838"/>
            <w:r w:rsidRPr="00E14149">
              <w:t>Elements</w:t>
            </w:r>
          </w:p>
        </w:tc>
        <w:tc>
          <w:tcPr>
            <w:tcW w:w="3805" w:type="pct"/>
            <w:shd w:val="clear" w:color="auto" w:fill="E6EAF6" w:themeFill="background1"/>
          </w:tcPr>
          <w:p w14:paraId="6DFAB234" w14:textId="77777777" w:rsidR="00DC3A23" w:rsidRPr="00E14149" w:rsidRDefault="00DC3A23" w:rsidP="00143C37">
            <w:pPr>
              <w:pStyle w:val="TableHeading"/>
            </w:pPr>
            <w:r w:rsidRPr="00E14149">
              <w:t xml:space="preserve">Details of the elements </w:t>
            </w:r>
          </w:p>
        </w:tc>
      </w:tr>
      <w:tr w:rsidR="00DC3A23" w:rsidRPr="00E14149" w14:paraId="1150A1E9" w14:textId="77777777" w:rsidTr="007F38F0">
        <w:tc>
          <w:tcPr>
            <w:tcW w:w="1195" w:type="pct"/>
          </w:tcPr>
          <w:p w14:paraId="40BB9C9C" w14:textId="77777777" w:rsidR="00DC3A23" w:rsidRPr="00E14149" w:rsidRDefault="00DC3A23" w:rsidP="007F38F0">
            <w:pPr>
              <w:pStyle w:val="TableText"/>
            </w:pPr>
            <w:r w:rsidRPr="00E14149">
              <w:t>Operation</w:t>
            </w:r>
          </w:p>
        </w:tc>
        <w:tc>
          <w:tcPr>
            <w:tcW w:w="3805" w:type="pct"/>
          </w:tcPr>
          <w:p w14:paraId="7873E622" w14:textId="00743A16" w:rsidR="00DC3A23" w:rsidRPr="00E14149" w:rsidRDefault="00DC3A23" w:rsidP="007F38F0">
            <w:pPr>
              <w:pStyle w:val="TableText"/>
            </w:pPr>
            <w:r>
              <w:t>Carl White</w:t>
            </w:r>
          </w:p>
        </w:tc>
      </w:tr>
      <w:tr w:rsidR="00DC3A23" w:rsidRPr="00E14149" w14:paraId="3FB469B1" w14:textId="77777777" w:rsidTr="007F38F0">
        <w:tc>
          <w:tcPr>
            <w:tcW w:w="1195" w:type="pct"/>
          </w:tcPr>
          <w:p w14:paraId="5D602F59" w14:textId="77777777" w:rsidR="00DC3A23" w:rsidRPr="00E14149" w:rsidRDefault="00DC3A23" w:rsidP="007F38F0">
            <w:pPr>
              <w:pStyle w:val="TableText"/>
            </w:pPr>
            <w:r w:rsidRPr="00E14149">
              <w:lastRenderedPageBreak/>
              <w:t>Project budget</w:t>
            </w:r>
          </w:p>
        </w:tc>
        <w:tc>
          <w:tcPr>
            <w:tcW w:w="3805" w:type="pct"/>
          </w:tcPr>
          <w:p w14:paraId="4E056304" w14:textId="724C875B" w:rsidR="00DC3A23" w:rsidRPr="00E14149" w:rsidRDefault="00DC3A23" w:rsidP="007F38F0">
            <w:pPr>
              <w:pStyle w:val="TableText"/>
            </w:pPr>
            <w:r>
              <w:t>$10000</w:t>
            </w:r>
          </w:p>
        </w:tc>
      </w:tr>
      <w:tr w:rsidR="00DC3A23" w:rsidRPr="00E14149" w14:paraId="0D2C6572" w14:textId="77777777" w:rsidTr="007F38F0">
        <w:tc>
          <w:tcPr>
            <w:tcW w:w="1195" w:type="pct"/>
          </w:tcPr>
          <w:p w14:paraId="074791F5" w14:textId="77777777" w:rsidR="00DC3A23" w:rsidRPr="00E14149" w:rsidRDefault="00DC3A23" w:rsidP="007F38F0">
            <w:pPr>
              <w:pStyle w:val="TableText"/>
              <w:rPr>
                <w:color w:val="000000" w:themeColor="text1"/>
              </w:rPr>
            </w:pPr>
            <w:r w:rsidRPr="00E14149">
              <w:t>Timeframe</w:t>
            </w:r>
          </w:p>
        </w:tc>
        <w:tc>
          <w:tcPr>
            <w:tcW w:w="3805" w:type="pct"/>
          </w:tcPr>
          <w:p w14:paraId="5FB711A2" w14:textId="12EBEDE3" w:rsidR="00DC3A23" w:rsidRPr="00E14149" w:rsidRDefault="00717439" w:rsidP="007F38F0">
            <w:pPr>
              <w:pStyle w:val="TableText"/>
            </w:pPr>
            <w:r>
              <w:t>15</w:t>
            </w:r>
            <w:r w:rsidR="00DC3A23">
              <w:t xml:space="preserve">/07/xx – </w:t>
            </w:r>
            <w:r>
              <w:t>15</w:t>
            </w:r>
            <w:r w:rsidR="00DC3A23">
              <w:t>/0</w:t>
            </w:r>
            <w:r>
              <w:t>8</w:t>
            </w:r>
            <w:r w:rsidR="00DC3A23">
              <w:t>/xx</w:t>
            </w:r>
          </w:p>
        </w:tc>
      </w:tr>
      <w:tr w:rsidR="00DC3A23" w:rsidRPr="00E14149" w14:paraId="1F1F587C" w14:textId="77777777" w:rsidTr="007F38F0">
        <w:tc>
          <w:tcPr>
            <w:tcW w:w="1195" w:type="pct"/>
          </w:tcPr>
          <w:p w14:paraId="7B3C87F9" w14:textId="77777777" w:rsidR="00DC3A23" w:rsidRPr="00E14149" w:rsidRDefault="00DC3A23" w:rsidP="007F38F0">
            <w:pPr>
              <w:pStyle w:val="TableText"/>
            </w:pPr>
            <w:r w:rsidRPr="00E14149">
              <w:t>Background</w:t>
            </w:r>
          </w:p>
        </w:tc>
        <w:tc>
          <w:tcPr>
            <w:tcW w:w="3805" w:type="pct"/>
          </w:tcPr>
          <w:p w14:paraId="5C39592F" w14:textId="538FA5C6" w:rsidR="00DC3A23" w:rsidRPr="00E14149" w:rsidRDefault="00DC3A23" w:rsidP="007F38F0">
            <w:pPr>
              <w:pStyle w:val="TableText"/>
            </w:pPr>
            <w:r>
              <w:t xml:space="preserve">Customer, Zac </w:t>
            </w:r>
            <w:r w:rsidR="00C87F77">
              <w:t xml:space="preserve">Whittle, has mobility issues. The stairs between the driveaway and front entrance of his home have no handrail. Zac is unable to negotiate these steps without the physical support of his family and carer. </w:t>
            </w:r>
          </w:p>
        </w:tc>
      </w:tr>
      <w:tr w:rsidR="00DC3A23" w:rsidRPr="00E14149" w14:paraId="4C85FFE6" w14:textId="77777777" w:rsidTr="007F38F0">
        <w:tc>
          <w:tcPr>
            <w:tcW w:w="1195" w:type="pct"/>
          </w:tcPr>
          <w:p w14:paraId="109262EB" w14:textId="77777777" w:rsidR="00DC3A23" w:rsidRPr="00E14149" w:rsidRDefault="00DC3A23" w:rsidP="007F38F0">
            <w:pPr>
              <w:pStyle w:val="TableText"/>
            </w:pPr>
            <w:r w:rsidRPr="00E14149">
              <w:t xml:space="preserve">Goals </w:t>
            </w:r>
          </w:p>
        </w:tc>
        <w:tc>
          <w:tcPr>
            <w:tcW w:w="3805" w:type="pct"/>
          </w:tcPr>
          <w:p w14:paraId="5AE98AFD" w14:textId="65CA3994" w:rsidR="00DC3A23" w:rsidRPr="00E14149" w:rsidRDefault="00CF21ED" w:rsidP="007F38F0">
            <w:pPr>
              <w:pStyle w:val="TableText"/>
            </w:pPr>
            <w:r>
              <w:t>Install</w:t>
            </w:r>
            <w:r w:rsidR="00C87F77">
              <w:t xml:space="preserve"> a ramp </w:t>
            </w:r>
            <w:r w:rsidR="006A0198">
              <w:t>and handrail</w:t>
            </w:r>
          </w:p>
        </w:tc>
      </w:tr>
      <w:tr w:rsidR="00DC3A23" w:rsidRPr="00E14149" w14:paraId="4C920F1D" w14:textId="77777777" w:rsidTr="007F38F0">
        <w:tc>
          <w:tcPr>
            <w:tcW w:w="1195" w:type="pct"/>
          </w:tcPr>
          <w:p w14:paraId="4BB6FB49" w14:textId="77777777" w:rsidR="00DC3A23" w:rsidRPr="00E14149" w:rsidRDefault="00DC3A23" w:rsidP="007F38F0">
            <w:pPr>
              <w:pStyle w:val="TableText"/>
            </w:pPr>
            <w:r w:rsidRPr="00E14149">
              <w:t>Objectives</w:t>
            </w:r>
          </w:p>
        </w:tc>
        <w:tc>
          <w:tcPr>
            <w:tcW w:w="3805" w:type="pct"/>
          </w:tcPr>
          <w:p w14:paraId="75E47DEB" w14:textId="4ADFA573" w:rsidR="004C13E1" w:rsidRDefault="004C13E1" w:rsidP="004C13E1">
            <w:pPr>
              <w:pStyle w:val="TableText"/>
            </w:pPr>
            <w:bookmarkStart w:id="3" w:name="_Hlk108099658"/>
            <w:r>
              <w:t>Ramp facilitates ease of access for Zac between driveway and home entrance</w:t>
            </w:r>
            <w:r w:rsidRPr="00E14149">
              <w:t xml:space="preserve"> </w:t>
            </w:r>
          </w:p>
          <w:p w14:paraId="0BF2536C" w14:textId="2F9F9DC4" w:rsidR="004C13E1" w:rsidRDefault="004C13E1" w:rsidP="004C13E1">
            <w:pPr>
              <w:pStyle w:val="TableText"/>
            </w:pPr>
            <w:bookmarkStart w:id="4" w:name="_Hlk108099627"/>
            <w:bookmarkEnd w:id="3"/>
            <w:r>
              <w:t>Ramp and handrail enable ease of movement between driveway and home entrance</w:t>
            </w:r>
          </w:p>
          <w:p w14:paraId="45D30C77" w14:textId="65A41A48" w:rsidR="00CF21ED" w:rsidRPr="00E14149" w:rsidRDefault="004C13E1" w:rsidP="007F38F0">
            <w:pPr>
              <w:pStyle w:val="TableText"/>
            </w:pPr>
            <w:r>
              <w:t>Use of ramp and handrail allow for independent movement</w:t>
            </w:r>
            <w:bookmarkEnd w:id="4"/>
          </w:p>
        </w:tc>
      </w:tr>
      <w:tr w:rsidR="00DC3A23" w:rsidRPr="00E14149" w14:paraId="67310451" w14:textId="77777777" w:rsidTr="007F38F0">
        <w:tc>
          <w:tcPr>
            <w:tcW w:w="1195" w:type="pct"/>
          </w:tcPr>
          <w:p w14:paraId="1A5ABC3B" w14:textId="77777777" w:rsidR="00DC3A23" w:rsidRPr="00E14149" w:rsidRDefault="00DC3A23" w:rsidP="007F38F0">
            <w:pPr>
              <w:pStyle w:val="TableText"/>
            </w:pPr>
            <w:r w:rsidRPr="00E14149">
              <w:t>Deliverables</w:t>
            </w:r>
          </w:p>
        </w:tc>
        <w:tc>
          <w:tcPr>
            <w:tcW w:w="3805" w:type="pct"/>
          </w:tcPr>
          <w:p w14:paraId="06621A1F" w14:textId="324F5D66" w:rsidR="004C13E1" w:rsidRDefault="004C13E1" w:rsidP="004C13E1">
            <w:pPr>
              <w:pStyle w:val="TableText"/>
            </w:pPr>
            <w:r>
              <w:t>Ramp is installed between the driveway and the front entrance of the home</w:t>
            </w:r>
          </w:p>
          <w:p w14:paraId="29BEE574" w14:textId="3C25C735" w:rsidR="007D6188" w:rsidRDefault="007D6188" w:rsidP="004C13E1">
            <w:pPr>
              <w:pStyle w:val="TableText"/>
            </w:pPr>
            <w:r>
              <w:t xml:space="preserve">Ramp is concrete and handrail is </w:t>
            </w:r>
            <w:r w:rsidR="00D263A9">
              <w:t xml:space="preserve">steel </w:t>
            </w:r>
            <w:r>
              <w:t>/ aluminium</w:t>
            </w:r>
          </w:p>
          <w:p w14:paraId="7C90CE55" w14:textId="77777777" w:rsidR="004C13E1" w:rsidRDefault="004C13E1" w:rsidP="004C13E1">
            <w:pPr>
              <w:pStyle w:val="TableText"/>
            </w:pPr>
            <w:r>
              <w:t>Ramp is installed next to the three current steps</w:t>
            </w:r>
          </w:p>
          <w:p w14:paraId="5A488020" w14:textId="77777777" w:rsidR="004C13E1" w:rsidRDefault="004C13E1" w:rsidP="004C13E1">
            <w:pPr>
              <w:pStyle w:val="TableText"/>
            </w:pPr>
            <w:r>
              <w:t>Access to handrail is shared between ramp and steps</w:t>
            </w:r>
          </w:p>
          <w:p w14:paraId="1CF1137F" w14:textId="77777777" w:rsidR="004C13E1" w:rsidRDefault="004C13E1" w:rsidP="004C13E1">
            <w:pPr>
              <w:pStyle w:val="TableText"/>
            </w:pPr>
            <w:r>
              <w:t>Ramp and handrail are 1.5 metres long</w:t>
            </w:r>
          </w:p>
          <w:p w14:paraId="1EA2BAF4" w14:textId="334C9B59" w:rsidR="00DC3A23" w:rsidRDefault="00EE071D" w:rsidP="007F38F0">
            <w:pPr>
              <w:pStyle w:val="TableText"/>
            </w:pPr>
            <w:r>
              <w:t>Handrail is sturdy, easy to grip and is the same length as the ramp</w:t>
            </w:r>
          </w:p>
          <w:p w14:paraId="1CF072BC" w14:textId="192AF846" w:rsidR="00D5131B" w:rsidRDefault="00D5131B" w:rsidP="007F38F0">
            <w:pPr>
              <w:pStyle w:val="TableText"/>
            </w:pPr>
            <w:r>
              <w:t>Handrail is accessed from both the ramp and the current steps</w:t>
            </w:r>
          </w:p>
          <w:p w14:paraId="1F213048" w14:textId="77777777" w:rsidR="00EE071D" w:rsidRDefault="00EE071D" w:rsidP="007F38F0">
            <w:pPr>
              <w:pStyle w:val="TableText"/>
            </w:pPr>
            <w:r>
              <w:t>Ramp is eve</w:t>
            </w:r>
            <w:r w:rsidR="00D5131B">
              <w:t>n with an easily managed incline</w:t>
            </w:r>
          </w:p>
          <w:p w14:paraId="179C6DE7" w14:textId="5216778A" w:rsidR="00831530" w:rsidRPr="00E14149" w:rsidRDefault="00831530" w:rsidP="007F38F0">
            <w:pPr>
              <w:pStyle w:val="TableText"/>
            </w:pPr>
            <w:r>
              <w:t>Ramp and handrail is built to specification and meets industry and safety codes</w:t>
            </w:r>
          </w:p>
        </w:tc>
      </w:tr>
      <w:tr w:rsidR="00DC3A23" w:rsidRPr="00E14149" w14:paraId="73A41DBA" w14:textId="77777777" w:rsidTr="007F38F0">
        <w:tc>
          <w:tcPr>
            <w:tcW w:w="1195" w:type="pct"/>
          </w:tcPr>
          <w:p w14:paraId="5E7F899D" w14:textId="77777777" w:rsidR="00DC3A23" w:rsidRPr="00E14149" w:rsidRDefault="00DC3A23" w:rsidP="007F38F0">
            <w:pPr>
              <w:pStyle w:val="TableText"/>
            </w:pPr>
            <w:r w:rsidRPr="00E14149">
              <w:t>Inclusions</w:t>
            </w:r>
          </w:p>
        </w:tc>
        <w:tc>
          <w:tcPr>
            <w:tcW w:w="3805" w:type="pct"/>
          </w:tcPr>
          <w:p w14:paraId="08FD1EF8" w14:textId="44959FD3" w:rsidR="00DC3A23" w:rsidRDefault="00D5131B" w:rsidP="007F38F0">
            <w:pPr>
              <w:pStyle w:val="TableText"/>
            </w:pPr>
            <w:r>
              <w:t>A concrete ramp</w:t>
            </w:r>
          </w:p>
          <w:p w14:paraId="5DCF4558" w14:textId="1ABC1F3D" w:rsidR="00D5131B" w:rsidRPr="00E14149" w:rsidRDefault="00D5131B" w:rsidP="007F38F0">
            <w:pPr>
              <w:pStyle w:val="TableText"/>
            </w:pPr>
            <w:r>
              <w:t xml:space="preserve">A </w:t>
            </w:r>
            <w:r w:rsidR="00371226">
              <w:t xml:space="preserve">steel / aluminium </w:t>
            </w:r>
            <w:r>
              <w:t xml:space="preserve">handrail </w:t>
            </w:r>
          </w:p>
        </w:tc>
      </w:tr>
      <w:tr w:rsidR="00DC3A23" w:rsidRPr="00E14149" w14:paraId="1A939180" w14:textId="77777777" w:rsidTr="007F38F0">
        <w:tc>
          <w:tcPr>
            <w:tcW w:w="1195" w:type="pct"/>
          </w:tcPr>
          <w:p w14:paraId="7A1563D3" w14:textId="77777777" w:rsidR="00DC3A23" w:rsidRPr="00E14149" w:rsidRDefault="00DC3A23" w:rsidP="007F38F0">
            <w:pPr>
              <w:pStyle w:val="TableText"/>
            </w:pPr>
            <w:r w:rsidRPr="00E14149">
              <w:t>Exclusions</w:t>
            </w:r>
          </w:p>
        </w:tc>
        <w:tc>
          <w:tcPr>
            <w:tcW w:w="3805" w:type="pct"/>
          </w:tcPr>
          <w:p w14:paraId="0A22F641" w14:textId="77777777" w:rsidR="00DC3A23" w:rsidRDefault="00D5131B" w:rsidP="007F38F0">
            <w:pPr>
              <w:pStyle w:val="TableText"/>
            </w:pPr>
            <w:r>
              <w:t>Repair of driveway excluded</w:t>
            </w:r>
          </w:p>
          <w:p w14:paraId="2730CFFA" w14:textId="6C27A4A3" w:rsidR="00D5131B" w:rsidRDefault="00D5131B" w:rsidP="007F38F0">
            <w:pPr>
              <w:pStyle w:val="TableText"/>
            </w:pPr>
            <w:r>
              <w:t xml:space="preserve">Resurfacing </w:t>
            </w:r>
            <w:r w:rsidR="006A0198">
              <w:t xml:space="preserve">/ repair </w:t>
            </w:r>
            <w:r>
              <w:t>of concrete at front entrance excluded</w:t>
            </w:r>
          </w:p>
          <w:p w14:paraId="21A38E37" w14:textId="23FCC635" w:rsidR="00D5131B" w:rsidRPr="00E14149" w:rsidRDefault="00D5131B" w:rsidP="007F38F0">
            <w:pPr>
              <w:pStyle w:val="TableText"/>
            </w:pPr>
            <w:r>
              <w:t>Replacement or repair of three steps between driveway and home entrance excluded</w:t>
            </w:r>
          </w:p>
        </w:tc>
      </w:tr>
      <w:tr w:rsidR="00DC3A23" w:rsidRPr="00E14149" w14:paraId="7843440E" w14:textId="77777777" w:rsidTr="007F38F0">
        <w:tc>
          <w:tcPr>
            <w:tcW w:w="1195" w:type="pct"/>
          </w:tcPr>
          <w:p w14:paraId="2A4193D9" w14:textId="77777777" w:rsidR="00DC3A23" w:rsidRPr="00E14149" w:rsidRDefault="00DC3A23" w:rsidP="007F38F0">
            <w:pPr>
              <w:pStyle w:val="TableText"/>
            </w:pPr>
            <w:r w:rsidRPr="00E14149">
              <w:t>Constraints</w:t>
            </w:r>
          </w:p>
        </w:tc>
        <w:tc>
          <w:tcPr>
            <w:tcW w:w="3805" w:type="pct"/>
          </w:tcPr>
          <w:p w14:paraId="2ED572A1" w14:textId="77777777" w:rsidR="006A0198" w:rsidRDefault="007D6188" w:rsidP="007F38F0">
            <w:pPr>
              <w:pStyle w:val="TableText"/>
            </w:pPr>
            <w:r>
              <w:t>Budgetary limits, according to NDIS plan</w:t>
            </w:r>
          </w:p>
          <w:p w14:paraId="4D710979" w14:textId="77777777" w:rsidR="007D6188" w:rsidRDefault="007D6188" w:rsidP="007F38F0">
            <w:pPr>
              <w:pStyle w:val="TableText"/>
            </w:pPr>
            <w:r>
              <w:t>Timeframe to complete work</w:t>
            </w:r>
          </w:p>
          <w:p w14:paraId="30D1B616" w14:textId="54AE0053" w:rsidR="007D6188" w:rsidRPr="00E14149" w:rsidRDefault="007D6188" w:rsidP="007F38F0">
            <w:pPr>
              <w:pStyle w:val="TableText"/>
            </w:pPr>
            <w:r>
              <w:t>Quality of materials used</w:t>
            </w:r>
          </w:p>
        </w:tc>
      </w:tr>
      <w:tr w:rsidR="00DC3A23" w:rsidRPr="00E14149" w14:paraId="2AF2C73E" w14:textId="77777777" w:rsidTr="007F38F0">
        <w:tc>
          <w:tcPr>
            <w:tcW w:w="1195" w:type="pct"/>
          </w:tcPr>
          <w:p w14:paraId="4796B3AA" w14:textId="77777777" w:rsidR="00DC3A23" w:rsidRPr="00E14149" w:rsidRDefault="00DC3A23" w:rsidP="007F38F0">
            <w:pPr>
              <w:pStyle w:val="TableText"/>
            </w:pPr>
            <w:r w:rsidRPr="00E14149">
              <w:t>Preliminary Risk Factors</w:t>
            </w:r>
          </w:p>
        </w:tc>
        <w:tc>
          <w:tcPr>
            <w:tcW w:w="3805" w:type="pct"/>
          </w:tcPr>
          <w:p w14:paraId="170E3BBF" w14:textId="77777777" w:rsidR="006A0198" w:rsidRDefault="006A0198" w:rsidP="007F38F0">
            <w:pPr>
              <w:pStyle w:val="TableText"/>
            </w:pPr>
            <w:r>
              <w:t>Lack of available builders/labourers</w:t>
            </w:r>
          </w:p>
          <w:p w14:paraId="689AC63B" w14:textId="06B77148" w:rsidR="006A0198" w:rsidRDefault="006A0198" w:rsidP="007F38F0">
            <w:pPr>
              <w:pStyle w:val="TableText"/>
            </w:pPr>
            <w:r>
              <w:t>Delay</w:t>
            </w:r>
            <w:r w:rsidR="007D6188">
              <w:t>s</w:t>
            </w:r>
            <w:r>
              <w:t xml:space="preserve"> in supplying quote</w:t>
            </w:r>
            <w:r w:rsidR="007D6188">
              <w:t>s</w:t>
            </w:r>
          </w:p>
          <w:p w14:paraId="4B50F330" w14:textId="77777777" w:rsidR="006A0198" w:rsidRDefault="006A0198" w:rsidP="007F38F0">
            <w:pPr>
              <w:pStyle w:val="TableText"/>
            </w:pPr>
            <w:r>
              <w:t>Inclement weather delays work completion</w:t>
            </w:r>
          </w:p>
          <w:p w14:paraId="7B8E5CB0" w14:textId="77777777" w:rsidR="00520E03" w:rsidRDefault="00520E03" w:rsidP="00520E03">
            <w:pPr>
              <w:pStyle w:val="TableText"/>
            </w:pPr>
            <w:r>
              <w:t>Delay in supply of materials post-COVID</w:t>
            </w:r>
          </w:p>
          <w:p w14:paraId="7B774DDB" w14:textId="1F86CD7E" w:rsidR="00520E03" w:rsidRPr="00E14149" w:rsidRDefault="00520E03" w:rsidP="00520E03">
            <w:pPr>
              <w:pStyle w:val="TableText"/>
            </w:pPr>
            <w:r>
              <w:t>Increase in costs since NDIS funding approval</w:t>
            </w:r>
          </w:p>
        </w:tc>
      </w:tr>
      <w:tr w:rsidR="00DC3A23" w:rsidRPr="00E14149" w14:paraId="247EB564" w14:textId="77777777" w:rsidTr="007F38F0">
        <w:tc>
          <w:tcPr>
            <w:tcW w:w="1195" w:type="pct"/>
          </w:tcPr>
          <w:p w14:paraId="3ED25297" w14:textId="77777777" w:rsidR="00DC3A23" w:rsidRPr="00E14149" w:rsidRDefault="00DC3A23" w:rsidP="007F38F0">
            <w:pPr>
              <w:pStyle w:val="TableText"/>
            </w:pPr>
            <w:r w:rsidRPr="00E14149">
              <w:t>Reporting Structure</w:t>
            </w:r>
          </w:p>
        </w:tc>
        <w:tc>
          <w:tcPr>
            <w:tcW w:w="3805" w:type="pct"/>
          </w:tcPr>
          <w:p w14:paraId="25B7461F" w14:textId="4CCE3357" w:rsidR="00DC3A23" w:rsidRPr="00E14149" w:rsidRDefault="00DC3A23" w:rsidP="007F38F0">
            <w:pPr>
              <w:pStyle w:val="TableText"/>
            </w:pPr>
            <w:r w:rsidRPr="00E14149">
              <w:t xml:space="preserve">a) </w:t>
            </w:r>
            <w:r w:rsidR="006A0198">
              <w:t>Carl White</w:t>
            </w:r>
          </w:p>
          <w:p w14:paraId="0309CFE2" w14:textId="63DAB6D4" w:rsidR="00DC3A23" w:rsidRPr="00E14149" w:rsidRDefault="00DC3A23" w:rsidP="007F38F0">
            <w:pPr>
              <w:pStyle w:val="TableText"/>
            </w:pPr>
            <w:r w:rsidRPr="00E14149">
              <w:t xml:space="preserve">b) </w:t>
            </w:r>
            <w:r w:rsidR="006A0198">
              <w:t>Project owner</w:t>
            </w:r>
          </w:p>
          <w:p w14:paraId="2A78C28E" w14:textId="742C36BF" w:rsidR="00DC3A23" w:rsidRPr="00E14149" w:rsidRDefault="00DC3A23" w:rsidP="007F38F0">
            <w:pPr>
              <w:pStyle w:val="TableText"/>
            </w:pPr>
            <w:r w:rsidRPr="00E14149">
              <w:t xml:space="preserve">c) </w:t>
            </w:r>
            <w:r w:rsidR="00717439">
              <w:t>15</w:t>
            </w:r>
            <w:r w:rsidR="006A0198">
              <w:t>/07/xx</w:t>
            </w:r>
          </w:p>
          <w:p w14:paraId="75CC96EE" w14:textId="20C41FF5" w:rsidR="00DC3A23" w:rsidRPr="00E14149" w:rsidRDefault="006A0198" w:rsidP="007F38F0">
            <w:pPr>
              <w:pStyle w:val="TableText"/>
            </w:pPr>
            <w:r>
              <w:t>Monthly</w:t>
            </w:r>
          </w:p>
          <w:p w14:paraId="44C71508" w14:textId="0A93ED21" w:rsidR="00DC3A23" w:rsidRPr="00E14149" w:rsidRDefault="00717439" w:rsidP="007F38F0">
            <w:pPr>
              <w:pStyle w:val="TableText"/>
            </w:pPr>
            <w:r>
              <w:t xml:space="preserve">As per </w:t>
            </w:r>
            <w:r w:rsidRPr="00717439">
              <w:rPr>
                <w:i/>
              </w:rPr>
              <w:t>MPower108 Delegations and authorities policy and procedures</w:t>
            </w:r>
          </w:p>
        </w:tc>
      </w:tr>
      <w:tr w:rsidR="00DC3A23" w:rsidRPr="00E14149" w14:paraId="7D38CD02" w14:textId="77777777" w:rsidTr="007F38F0">
        <w:tc>
          <w:tcPr>
            <w:tcW w:w="1195" w:type="pct"/>
          </w:tcPr>
          <w:p w14:paraId="2C017CDE" w14:textId="77777777" w:rsidR="00DC3A23" w:rsidRPr="00E14149" w:rsidRDefault="00DC3A23" w:rsidP="007F38F0">
            <w:pPr>
              <w:pStyle w:val="TableText"/>
            </w:pPr>
            <w:r w:rsidRPr="00E14149">
              <w:t>Sponsored by</w:t>
            </w:r>
          </w:p>
        </w:tc>
        <w:tc>
          <w:tcPr>
            <w:tcW w:w="3805" w:type="pct"/>
          </w:tcPr>
          <w:p w14:paraId="50202BB0" w14:textId="143185B9" w:rsidR="00DC3A23" w:rsidRPr="00E14149" w:rsidRDefault="00717439" w:rsidP="007F38F0">
            <w:pPr>
              <w:pStyle w:val="TableText"/>
            </w:pPr>
            <w:r>
              <w:t>COO Ahmed Best</w:t>
            </w:r>
          </w:p>
        </w:tc>
      </w:tr>
      <w:tr w:rsidR="00DC3A23" w:rsidRPr="00E14149" w14:paraId="2BDF9F86" w14:textId="77777777" w:rsidTr="007F38F0">
        <w:tc>
          <w:tcPr>
            <w:tcW w:w="1195" w:type="pct"/>
          </w:tcPr>
          <w:p w14:paraId="071DD046" w14:textId="77777777" w:rsidR="00DC3A23" w:rsidRPr="00E14149" w:rsidRDefault="00DC3A23" w:rsidP="007F38F0">
            <w:pPr>
              <w:pStyle w:val="TableText"/>
            </w:pPr>
            <w:r w:rsidRPr="00E14149">
              <w:t>Submitted by</w:t>
            </w:r>
          </w:p>
        </w:tc>
        <w:tc>
          <w:tcPr>
            <w:tcW w:w="3805" w:type="pct"/>
          </w:tcPr>
          <w:p w14:paraId="1DCBBB5D" w14:textId="16602C77" w:rsidR="00DC3A23" w:rsidRPr="00E14149" w:rsidRDefault="00717439" w:rsidP="007F38F0">
            <w:pPr>
              <w:pStyle w:val="TableText"/>
            </w:pPr>
            <w:r w:rsidRPr="00717439">
              <w:rPr>
                <w:rFonts w:ascii="Bradley Hand ITC" w:hAnsi="Bradley Hand ITC"/>
              </w:rPr>
              <w:t>Toni Roberts</w:t>
            </w:r>
            <w:r>
              <w:t xml:space="preserve"> 01/06/xx</w:t>
            </w:r>
          </w:p>
        </w:tc>
      </w:tr>
      <w:tr w:rsidR="00DC3A23" w:rsidRPr="00E14149" w14:paraId="54CBE2CC" w14:textId="77777777" w:rsidTr="007F38F0">
        <w:tc>
          <w:tcPr>
            <w:tcW w:w="1195" w:type="pct"/>
          </w:tcPr>
          <w:p w14:paraId="3CF7AF1F" w14:textId="77777777" w:rsidR="00DC3A23" w:rsidRPr="00E14149" w:rsidRDefault="00DC3A23" w:rsidP="007F38F0">
            <w:pPr>
              <w:pStyle w:val="TableText"/>
            </w:pPr>
            <w:r w:rsidRPr="00E14149">
              <w:t>Authorised by</w:t>
            </w:r>
          </w:p>
        </w:tc>
        <w:tc>
          <w:tcPr>
            <w:tcW w:w="3805" w:type="pct"/>
          </w:tcPr>
          <w:p w14:paraId="05061121" w14:textId="27001A77" w:rsidR="00DC3A23" w:rsidRPr="00E14149" w:rsidRDefault="00717439" w:rsidP="007F38F0">
            <w:pPr>
              <w:pStyle w:val="TableText"/>
            </w:pPr>
            <w:r w:rsidRPr="00717439">
              <w:rPr>
                <w:rFonts w:ascii="Brush Script MT" w:hAnsi="Brush Script MT"/>
              </w:rPr>
              <w:t>C White</w:t>
            </w:r>
            <w:r>
              <w:t xml:space="preserve"> 10/06/xx</w:t>
            </w:r>
          </w:p>
        </w:tc>
      </w:tr>
    </w:tbl>
    <w:bookmarkEnd w:id="2"/>
    <w:p w14:paraId="68FB6A42" w14:textId="7969B7FC" w:rsidR="009C4C34" w:rsidRDefault="00AC25B5" w:rsidP="00566ECC">
      <w:pPr>
        <w:pStyle w:val="Heading2"/>
      </w:pPr>
      <w:r w:rsidRPr="00566ECC">
        <w:lastRenderedPageBreak/>
        <w:t>Illustrative example</w:t>
      </w:r>
      <w:r w:rsidR="00B85C9F">
        <w:t xml:space="preserve"> – </w:t>
      </w:r>
      <w:r w:rsidR="00A904E8">
        <w:t>Resourcing</w:t>
      </w:r>
    </w:p>
    <w:p w14:paraId="1D633E9F" w14:textId="4D3374DE" w:rsidR="00A904E8" w:rsidRDefault="00A904E8" w:rsidP="00A904E8">
      <w:bookmarkStart w:id="5" w:name="_Hlk108618993"/>
      <w:r>
        <w:t xml:space="preserve">Toni considers the financial, human and physical resources required for the project. Financial resourcing will come from Zac’s NDIS plan. Toni needs to manage Zac’s NDIS funding carefully. Funding under Zac’s plan was approved nearly a year ago. Since then, labour and material supply costs have escalated. Financial constraints will </w:t>
      </w:r>
      <w:r w:rsidR="00471944">
        <w:t xml:space="preserve">affect what can be performed under the current funding, and what may need to wait until next year. </w:t>
      </w:r>
    </w:p>
    <w:p w14:paraId="4A174E67" w14:textId="0F5983CF" w:rsidR="00471944" w:rsidRDefault="00471944" w:rsidP="00A904E8">
      <w:r>
        <w:t>Toni also considers human resourcing, and the time spent as overseer to the project. Allocating additional human resources to the project cannot come at the expense of allocations to other customers. Toni discusses this with her centre manager who considers reallocation of role responsibilities during the life of the project.</w:t>
      </w:r>
    </w:p>
    <w:p w14:paraId="7822634E" w14:textId="118ECF0D" w:rsidR="00471944" w:rsidRPr="00A904E8" w:rsidRDefault="00471944" w:rsidP="00A904E8">
      <w:r>
        <w:t xml:space="preserve">While the physical resources will be provided by the contractor, materials have lengthy delays and costs have increased. </w:t>
      </w:r>
      <w:r w:rsidR="00D17763">
        <w:t>To keep within the budget, Toni negotiates with a local hardware store who has donated $500 in gift cards for the project.</w:t>
      </w:r>
    </w:p>
    <w:bookmarkEnd w:id="5"/>
    <w:p w14:paraId="1A43C907" w14:textId="6B32C554" w:rsidR="00A904E8" w:rsidRPr="00566ECC" w:rsidRDefault="00A904E8" w:rsidP="00A904E8">
      <w:pPr>
        <w:pStyle w:val="Heading2"/>
      </w:pPr>
      <w:r w:rsidRPr="00566ECC">
        <w:t>Illustrative example</w:t>
      </w:r>
      <w:r w:rsidR="00B85C9F">
        <w:t xml:space="preserve"> – </w:t>
      </w:r>
      <w:r w:rsidRPr="00566ECC">
        <w:t>Project stakeholders</w:t>
      </w:r>
    </w:p>
    <w:p w14:paraId="78F37A48" w14:textId="3BE84892" w:rsidR="00371226" w:rsidRDefault="00566ECC" w:rsidP="00371226">
      <w:r>
        <w:t xml:space="preserve">The mobility project for Toni’s customer, Zac, involves those within MPower108 and external to the organisation. </w:t>
      </w:r>
      <w:r w:rsidR="00D83D46">
        <w:t>T</w:t>
      </w:r>
      <w:r>
        <w:t xml:space="preserve">oni </w:t>
      </w:r>
      <w:r w:rsidR="00D83D46">
        <w:t xml:space="preserve">does not yet know who will supply and install the ramp and handrail. This doesn’t stop her from </w:t>
      </w:r>
      <w:r w:rsidR="00EA14EA">
        <w:t>prepar</w:t>
      </w:r>
      <w:r w:rsidR="00D83D46">
        <w:t>ing</w:t>
      </w:r>
      <w:r w:rsidR="00EA14EA">
        <w:t xml:space="preserve"> a</w:t>
      </w:r>
      <w:r w:rsidR="00D83D46">
        <w:t xml:space="preserve"> </w:t>
      </w:r>
      <w:r w:rsidR="00EA14EA">
        <w:t>matrix of the key stakeholders involved in the project.</w:t>
      </w:r>
    </w:p>
    <w:p w14:paraId="5934D7F0" w14:textId="63FBE9A7" w:rsidR="002724BD" w:rsidRPr="00371226" w:rsidRDefault="002724BD" w:rsidP="002724BD">
      <w:pPr>
        <w:pStyle w:val="Caption"/>
      </w:pPr>
      <w:r>
        <w:t>Table 2: Stakeholder matrix</w:t>
      </w:r>
    </w:p>
    <w:tbl>
      <w:tblPr>
        <w:tblStyle w:val="TableGrid"/>
        <w:tblW w:w="906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70"/>
        <w:gridCol w:w="425"/>
        <w:gridCol w:w="837"/>
        <w:gridCol w:w="3374"/>
        <w:gridCol w:w="1604"/>
        <w:gridCol w:w="1557"/>
      </w:tblGrid>
      <w:tr w:rsidR="00EA14EA" w:rsidRPr="000732DD" w14:paraId="54BA25DA" w14:textId="77777777" w:rsidTr="002724BD">
        <w:tc>
          <w:tcPr>
            <w:tcW w:w="9067" w:type="dxa"/>
            <w:gridSpan w:val="6"/>
            <w:shd w:val="clear" w:color="auto" w:fill="E6EAF6" w:themeFill="background1"/>
          </w:tcPr>
          <w:p w14:paraId="7FDCCD3A" w14:textId="4475F755" w:rsidR="00EA14EA" w:rsidRPr="000732DD" w:rsidRDefault="00EA14EA" w:rsidP="00EA14EA">
            <w:pPr>
              <w:pStyle w:val="TableHeading"/>
            </w:pPr>
            <w:r>
              <w:t>Stakeholder Matrix</w:t>
            </w:r>
            <w:r w:rsidR="00F926FD">
              <w:t xml:space="preserve"> / Register</w:t>
            </w:r>
          </w:p>
        </w:tc>
      </w:tr>
      <w:tr w:rsidR="000732DD" w:rsidRPr="000732DD" w14:paraId="48E72AF9" w14:textId="77777777" w:rsidTr="002724BD">
        <w:tc>
          <w:tcPr>
            <w:tcW w:w="1838" w:type="dxa"/>
            <w:gridSpan w:val="2"/>
            <w:shd w:val="clear" w:color="auto" w:fill="E6EAF6" w:themeFill="background1"/>
          </w:tcPr>
          <w:p w14:paraId="68BF9A0F" w14:textId="77777777" w:rsidR="000732DD" w:rsidRPr="000732DD" w:rsidRDefault="000732DD" w:rsidP="000732DD">
            <w:pPr>
              <w:rPr>
                <w:b/>
                <w:bCs/>
              </w:rPr>
            </w:pPr>
            <w:r w:rsidRPr="000732DD">
              <w:rPr>
                <w:b/>
                <w:bCs/>
              </w:rPr>
              <w:t>Customer name:</w:t>
            </w:r>
          </w:p>
        </w:tc>
        <w:tc>
          <w:tcPr>
            <w:tcW w:w="7229" w:type="dxa"/>
            <w:gridSpan w:val="4"/>
          </w:tcPr>
          <w:p w14:paraId="19861BDA" w14:textId="77777777" w:rsidR="000732DD" w:rsidRPr="000732DD" w:rsidRDefault="000732DD" w:rsidP="000732DD">
            <w:r w:rsidRPr="000732DD">
              <w:t>Zac Whittle</w:t>
            </w:r>
          </w:p>
        </w:tc>
      </w:tr>
      <w:tr w:rsidR="000732DD" w:rsidRPr="000732DD" w14:paraId="1C6838AA" w14:textId="77777777" w:rsidTr="002724BD">
        <w:tc>
          <w:tcPr>
            <w:tcW w:w="1838" w:type="dxa"/>
            <w:gridSpan w:val="2"/>
            <w:shd w:val="clear" w:color="auto" w:fill="E6EAF6" w:themeFill="background1"/>
          </w:tcPr>
          <w:p w14:paraId="676875CF" w14:textId="77777777" w:rsidR="000732DD" w:rsidRPr="000732DD" w:rsidRDefault="000732DD" w:rsidP="000732DD">
            <w:pPr>
              <w:rPr>
                <w:b/>
                <w:bCs/>
              </w:rPr>
            </w:pPr>
            <w:r w:rsidRPr="000732DD">
              <w:rPr>
                <w:b/>
                <w:bCs/>
              </w:rPr>
              <w:t>Customer File No:</w:t>
            </w:r>
          </w:p>
        </w:tc>
        <w:tc>
          <w:tcPr>
            <w:tcW w:w="7229" w:type="dxa"/>
            <w:gridSpan w:val="4"/>
          </w:tcPr>
          <w:p w14:paraId="2D7C80DC" w14:textId="77777777" w:rsidR="000732DD" w:rsidRPr="000732DD" w:rsidRDefault="000732DD" w:rsidP="000732DD">
            <w:r w:rsidRPr="000732DD">
              <w:t>20070ZW</w:t>
            </w:r>
          </w:p>
        </w:tc>
      </w:tr>
      <w:tr w:rsidR="00EA14EA" w:rsidRPr="00C52FC8" w14:paraId="3A7BA4C6" w14:textId="77777777" w:rsidTr="002724BD">
        <w:tc>
          <w:tcPr>
            <w:tcW w:w="1413" w:type="dxa"/>
            <w:shd w:val="clear" w:color="auto" w:fill="E6EAF6" w:themeFill="background1"/>
          </w:tcPr>
          <w:p w14:paraId="627F105F" w14:textId="68075648" w:rsidR="00201400" w:rsidRPr="00C52FC8" w:rsidRDefault="00EA14EA" w:rsidP="007F38F0">
            <w:pPr>
              <w:rPr>
                <w:b/>
                <w:bCs/>
              </w:rPr>
            </w:pPr>
            <w:bookmarkStart w:id="6" w:name="_Hlk108184679"/>
            <w:r>
              <w:rPr>
                <w:b/>
                <w:bCs/>
              </w:rPr>
              <w:t>Role</w:t>
            </w:r>
            <w:r w:rsidR="00201400" w:rsidRPr="00C52FC8">
              <w:rPr>
                <w:b/>
                <w:bCs/>
              </w:rPr>
              <w:t xml:space="preserve"> of stakeholder</w:t>
            </w:r>
          </w:p>
        </w:tc>
        <w:tc>
          <w:tcPr>
            <w:tcW w:w="1276" w:type="dxa"/>
            <w:gridSpan w:val="2"/>
            <w:shd w:val="clear" w:color="auto" w:fill="E6EAF6" w:themeFill="background1"/>
          </w:tcPr>
          <w:p w14:paraId="3FA3EA19" w14:textId="3665BB85" w:rsidR="00201400" w:rsidRPr="00C52FC8" w:rsidRDefault="00EA14EA" w:rsidP="007F38F0">
            <w:pPr>
              <w:rPr>
                <w:b/>
                <w:bCs/>
              </w:rPr>
            </w:pPr>
            <w:r>
              <w:rPr>
                <w:b/>
                <w:bCs/>
              </w:rPr>
              <w:t>Name of stakeholder</w:t>
            </w:r>
          </w:p>
        </w:tc>
        <w:tc>
          <w:tcPr>
            <w:tcW w:w="1984" w:type="dxa"/>
            <w:shd w:val="clear" w:color="auto" w:fill="E6EAF6" w:themeFill="background1"/>
          </w:tcPr>
          <w:p w14:paraId="0E5895E7" w14:textId="77777777" w:rsidR="00201400" w:rsidRPr="00C52FC8" w:rsidRDefault="00201400" w:rsidP="007F38F0">
            <w:pPr>
              <w:rPr>
                <w:b/>
                <w:bCs/>
              </w:rPr>
            </w:pPr>
            <w:r w:rsidRPr="00C52FC8">
              <w:rPr>
                <w:b/>
                <w:bCs/>
              </w:rPr>
              <w:t xml:space="preserve">Contact details </w:t>
            </w:r>
          </w:p>
        </w:tc>
        <w:tc>
          <w:tcPr>
            <w:tcW w:w="1701" w:type="dxa"/>
            <w:shd w:val="clear" w:color="auto" w:fill="E6EAF6" w:themeFill="background1"/>
          </w:tcPr>
          <w:p w14:paraId="777B8A11" w14:textId="77777777" w:rsidR="00201400" w:rsidRPr="00C52FC8" w:rsidRDefault="00201400" w:rsidP="007F38F0">
            <w:pPr>
              <w:rPr>
                <w:b/>
                <w:bCs/>
              </w:rPr>
            </w:pPr>
            <w:r w:rsidRPr="00C52FC8">
              <w:rPr>
                <w:b/>
                <w:bCs/>
              </w:rPr>
              <w:t>Preferred method of communication</w:t>
            </w:r>
          </w:p>
        </w:tc>
        <w:tc>
          <w:tcPr>
            <w:tcW w:w="2642" w:type="dxa"/>
            <w:shd w:val="clear" w:color="auto" w:fill="E6EAF6" w:themeFill="background1"/>
          </w:tcPr>
          <w:p w14:paraId="596CB57F" w14:textId="77777777" w:rsidR="00201400" w:rsidRPr="00C52FC8" w:rsidRDefault="00201400" w:rsidP="007F38F0">
            <w:pPr>
              <w:rPr>
                <w:b/>
                <w:bCs/>
              </w:rPr>
            </w:pPr>
            <w:r w:rsidRPr="00C52FC8">
              <w:rPr>
                <w:b/>
                <w:bCs/>
              </w:rPr>
              <w:t>Important notes such as contact times / confidentiality etc</w:t>
            </w:r>
          </w:p>
        </w:tc>
      </w:tr>
      <w:tr w:rsidR="00EA14EA" w14:paraId="6EBB5B86" w14:textId="77777777" w:rsidTr="002724BD">
        <w:tc>
          <w:tcPr>
            <w:tcW w:w="1413" w:type="dxa"/>
          </w:tcPr>
          <w:p w14:paraId="346D1F64" w14:textId="77777777" w:rsidR="00201400" w:rsidRDefault="00201400" w:rsidP="00143C37">
            <w:pPr>
              <w:pStyle w:val="Tabletext0"/>
            </w:pPr>
            <w:r>
              <w:t>Project Sponsor</w:t>
            </w:r>
          </w:p>
        </w:tc>
        <w:tc>
          <w:tcPr>
            <w:tcW w:w="1276" w:type="dxa"/>
            <w:gridSpan w:val="2"/>
          </w:tcPr>
          <w:p w14:paraId="595A028A" w14:textId="77777777" w:rsidR="00201400" w:rsidRDefault="00201400" w:rsidP="00143C37">
            <w:pPr>
              <w:pStyle w:val="Tabletext0"/>
            </w:pPr>
            <w:r>
              <w:t>Carl White</w:t>
            </w:r>
          </w:p>
          <w:p w14:paraId="6D203F59" w14:textId="77777777" w:rsidR="00201400" w:rsidRDefault="00201400" w:rsidP="00143C37">
            <w:pPr>
              <w:pStyle w:val="Tabletext0"/>
            </w:pPr>
            <w:r>
              <w:t>MPower108 Senior Centre Manager</w:t>
            </w:r>
          </w:p>
        </w:tc>
        <w:tc>
          <w:tcPr>
            <w:tcW w:w="1984" w:type="dxa"/>
          </w:tcPr>
          <w:p w14:paraId="092B23A9" w14:textId="77777777" w:rsidR="00201400" w:rsidRDefault="009A165C" w:rsidP="00143C37">
            <w:pPr>
              <w:pStyle w:val="Tabletext0"/>
            </w:pPr>
            <w:hyperlink r:id="rId15" w:history="1">
              <w:r w:rsidR="00201400" w:rsidRPr="00D02754">
                <w:rPr>
                  <w:rStyle w:val="Hyperlink"/>
                </w:rPr>
                <w:t>c.white@mpower108.com</w:t>
              </w:r>
            </w:hyperlink>
          </w:p>
          <w:p w14:paraId="5703B447" w14:textId="77777777" w:rsidR="00201400" w:rsidRDefault="00201400" w:rsidP="00143C37">
            <w:pPr>
              <w:pStyle w:val="Tabletext0"/>
            </w:pPr>
            <w:r>
              <w:t>0408593487</w:t>
            </w:r>
          </w:p>
        </w:tc>
        <w:tc>
          <w:tcPr>
            <w:tcW w:w="1701" w:type="dxa"/>
          </w:tcPr>
          <w:p w14:paraId="4427F63D" w14:textId="77777777" w:rsidR="00201400" w:rsidRDefault="00201400" w:rsidP="00143C37">
            <w:pPr>
              <w:pStyle w:val="Tabletext0"/>
            </w:pPr>
            <w:r>
              <w:t>email / phone</w:t>
            </w:r>
          </w:p>
        </w:tc>
        <w:tc>
          <w:tcPr>
            <w:tcW w:w="2642" w:type="dxa"/>
          </w:tcPr>
          <w:p w14:paraId="4C1E51F5" w14:textId="77777777" w:rsidR="00201400" w:rsidRDefault="00201400" w:rsidP="00143C37">
            <w:pPr>
              <w:pStyle w:val="Tabletext0"/>
            </w:pPr>
            <w:r>
              <w:t>Unavailable by phone prior to 1000</w:t>
            </w:r>
          </w:p>
          <w:p w14:paraId="423B0F00" w14:textId="77777777" w:rsidR="00201400" w:rsidRDefault="00201400" w:rsidP="00143C37">
            <w:pPr>
              <w:pStyle w:val="Tabletext0"/>
            </w:pPr>
            <w:r>
              <w:t>Responsible for planning project in consultation with project manager</w:t>
            </w:r>
          </w:p>
        </w:tc>
      </w:tr>
      <w:tr w:rsidR="00EA14EA" w14:paraId="796D2C78" w14:textId="77777777" w:rsidTr="002724BD">
        <w:tc>
          <w:tcPr>
            <w:tcW w:w="1413" w:type="dxa"/>
          </w:tcPr>
          <w:p w14:paraId="24B30C6E" w14:textId="77777777" w:rsidR="00201400" w:rsidRDefault="00201400" w:rsidP="00143C37">
            <w:pPr>
              <w:pStyle w:val="Tabletext0"/>
            </w:pPr>
            <w:r>
              <w:t>Project Manager / Lead</w:t>
            </w:r>
          </w:p>
        </w:tc>
        <w:tc>
          <w:tcPr>
            <w:tcW w:w="1276" w:type="dxa"/>
            <w:gridSpan w:val="2"/>
          </w:tcPr>
          <w:p w14:paraId="03F0AF68" w14:textId="77777777" w:rsidR="00201400" w:rsidRDefault="00201400" w:rsidP="00143C37">
            <w:pPr>
              <w:pStyle w:val="Tabletext0"/>
            </w:pPr>
            <w:r>
              <w:t>Toni Roberts</w:t>
            </w:r>
          </w:p>
          <w:p w14:paraId="4385DB48" w14:textId="77777777" w:rsidR="00201400" w:rsidRDefault="00201400" w:rsidP="00143C37">
            <w:pPr>
              <w:pStyle w:val="Tabletext0"/>
            </w:pPr>
            <w:r>
              <w:t>MPower108 COO</w:t>
            </w:r>
          </w:p>
        </w:tc>
        <w:tc>
          <w:tcPr>
            <w:tcW w:w="1984" w:type="dxa"/>
          </w:tcPr>
          <w:p w14:paraId="013A4355" w14:textId="1243D607" w:rsidR="00201400" w:rsidRDefault="009A165C" w:rsidP="00143C37">
            <w:pPr>
              <w:pStyle w:val="Tabletext0"/>
            </w:pPr>
            <w:hyperlink r:id="rId16" w:history="1">
              <w:r w:rsidR="00EA14EA" w:rsidRPr="00D02754">
                <w:rPr>
                  <w:rStyle w:val="Hyperlink"/>
                </w:rPr>
                <w:t>t.roberts@mpower</w:t>
              </w:r>
            </w:hyperlink>
            <w:r w:rsidR="00201400">
              <w:t>108.com</w:t>
            </w:r>
          </w:p>
          <w:p w14:paraId="3335D61E" w14:textId="77777777" w:rsidR="00201400" w:rsidRDefault="00201400" w:rsidP="00143C37">
            <w:pPr>
              <w:pStyle w:val="Tabletext0"/>
            </w:pPr>
            <w:r>
              <w:t>0412957156</w:t>
            </w:r>
          </w:p>
        </w:tc>
        <w:tc>
          <w:tcPr>
            <w:tcW w:w="1701" w:type="dxa"/>
          </w:tcPr>
          <w:p w14:paraId="33640641" w14:textId="77777777" w:rsidR="00201400" w:rsidRDefault="00201400" w:rsidP="00143C37">
            <w:pPr>
              <w:pStyle w:val="Tabletext0"/>
            </w:pPr>
            <w:r>
              <w:t>email / phone / text</w:t>
            </w:r>
          </w:p>
        </w:tc>
        <w:tc>
          <w:tcPr>
            <w:tcW w:w="2642" w:type="dxa"/>
          </w:tcPr>
          <w:p w14:paraId="1F50CA4A" w14:textId="77777777" w:rsidR="00201400" w:rsidRDefault="00201400" w:rsidP="00143C37">
            <w:pPr>
              <w:pStyle w:val="Tabletext0"/>
            </w:pPr>
            <w:r>
              <w:t xml:space="preserve">Responsible for planning the project, resource management, </w:t>
            </w:r>
            <w:r>
              <w:lastRenderedPageBreak/>
              <w:t>communication with stakeholders, managing risks and change, assigning and tracking tasks, creating schedules</w:t>
            </w:r>
          </w:p>
        </w:tc>
      </w:tr>
      <w:tr w:rsidR="00EA14EA" w14:paraId="239945F7" w14:textId="77777777" w:rsidTr="002724BD">
        <w:tc>
          <w:tcPr>
            <w:tcW w:w="1413" w:type="dxa"/>
          </w:tcPr>
          <w:p w14:paraId="6C4FE6E6" w14:textId="77777777" w:rsidR="00201400" w:rsidRDefault="00201400" w:rsidP="00143C37">
            <w:pPr>
              <w:pStyle w:val="Tabletext0"/>
            </w:pPr>
            <w:r>
              <w:lastRenderedPageBreak/>
              <w:t>Project Finance Officer</w:t>
            </w:r>
          </w:p>
        </w:tc>
        <w:tc>
          <w:tcPr>
            <w:tcW w:w="1276" w:type="dxa"/>
            <w:gridSpan w:val="2"/>
          </w:tcPr>
          <w:p w14:paraId="5059EBFB" w14:textId="77777777" w:rsidR="00201400" w:rsidRDefault="00201400" w:rsidP="00143C37">
            <w:pPr>
              <w:pStyle w:val="Tabletext0"/>
            </w:pPr>
            <w:r>
              <w:t>Michael Silver</w:t>
            </w:r>
          </w:p>
          <w:p w14:paraId="24BEE1B7" w14:textId="77777777" w:rsidR="00201400" w:rsidRDefault="00201400" w:rsidP="00143C37">
            <w:pPr>
              <w:pStyle w:val="Tabletext0"/>
            </w:pPr>
            <w:r>
              <w:t xml:space="preserve">MPower108 </w:t>
            </w:r>
          </w:p>
        </w:tc>
        <w:tc>
          <w:tcPr>
            <w:tcW w:w="1984" w:type="dxa"/>
          </w:tcPr>
          <w:p w14:paraId="49E5E1AD" w14:textId="77777777" w:rsidR="00201400" w:rsidRDefault="009A165C" w:rsidP="00143C37">
            <w:pPr>
              <w:pStyle w:val="Tabletext0"/>
            </w:pPr>
            <w:hyperlink r:id="rId17" w:history="1">
              <w:r w:rsidR="00201400" w:rsidRPr="00D02754">
                <w:rPr>
                  <w:rStyle w:val="Hyperlink"/>
                </w:rPr>
                <w:t>m.silver@mpower108.com</w:t>
              </w:r>
            </w:hyperlink>
          </w:p>
          <w:p w14:paraId="130F8C88" w14:textId="77777777" w:rsidR="00201400" w:rsidRDefault="00201400" w:rsidP="00143C37">
            <w:pPr>
              <w:pStyle w:val="Tabletext0"/>
            </w:pPr>
            <w:r>
              <w:t>0419347985</w:t>
            </w:r>
          </w:p>
        </w:tc>
        <w:tc>
          <w:tcPr>
            <w:tcW w:w="1701" w:type="dxa"/>
          </w:tcPr>
          <w:p w14:paraId="568EF959" w14:textId="77777777" w:rsidR="00201400" w:rsidRDefault="00201400" w:rsidP="00143C37">
            <w:pPr>
              <w:pStyle w:val="Tabletext0"/>
            </w:pPr>
            <w:r>
              <w:t>email</w:t>
            </w:r>
          </w:p>
        </w:tc>
        <w:tc>
          <w:tcPr>
            <w:tcW w:w="2642" w:type="dxa"/>
          </w:tcPr>
          <w:p w14:paraId="4600B129" w14:textId="77777777" w:rsidR="00201400" w:rsidRDefault="00201400" w:rsidP="00143C37">
            <w:pPr>
              <w:pStyle w:val="Tabletext0"/>
            </w:pPr>
            <w:r>
              <w:t>Arranging invoice payments, tracking project budget (in consultation with project manager)</w:t>
            </w:r>
          </w:p>
        </w:tc>
      </w:tr>
      <w:tr w:rsidR="00EA14EA" w14:paraId="62A2B93A" w14:textId="77777777" w:rsidTr="002724BD">
        <w:tc>
          <w:tcPr>
            <w:tcW w:w="1413" w:type="dxa"/>
          </w:tcPr>
          <w:p w14:paraId="4A1DE6ED" w14:textId="084D1DBC" w:rsidR="00201400" w:rsidRDefault="00201400" w:rsidP="00143C37">
            <w:pPr>
              <w:pStyle w:val="Tabletext0"/>
            </w:pPr>
            <w:r>
              <w:t>Customer / client (external)</w:t>
            </w:r>
          </w:p>
        </w:tc>
        <w:tc>
          <w:tcPr>
            <w:tcW w:w="1276" w:type="dxa"/>
            <w:gridSpan w:val="2"/>
          </w:tcPr>
          <w:p w14:paraId="7830F5E6" w14:textId="77777777" w:rsidR="00201400" w:rsidRDefault="00201400" w:rsidP="00143C37">
            <w:pPr>
              <w:pStyle w:val="Tabletext0"/>
            </w:pPr>
            <w:r>
              <w:t>Zac Whittle</w:t>
            </w:r>
          </w:p>
          <w:p w14:paraId="095676AA" w14:textId="77777777" w:rsidR="00201400" w:rsidRDefault="00201400" w:rsidP="00143C37">
            <w:pPr>
              <w:pStyle w:val="Tabletext0"/>
            </w:pPr>
          </w:p>
          <w:p w14:paraId="1E2C7B76" w14:textId="77777777" w:rsidR="00EA14EA" w:rsidRDefault="00EA14EA" w:rsidP="00143C37">
            <w:pPr>
              <w:pStyle w:val="Tabletext0"/>
            </w:pPr>
          </w:p>
          <w:p w14:paraId="5512FFD8" w14:textId="117A5C1D" w:rsidR="00201400" w:rsidRDefault="00201400" w:rsidP="00143C37">
            <w:pPr>
              <w:pStyle w:val="Tabletext0"/>
            </w:pPr>
            <w:r>
              <w:t>Mona Whittle</w:t>
            </w:r>
          </w:p>
        </w:tc>
        <w:tc>
          <w:tcPr>
            <w:tcW w:w="1984" w:type="dxa"/>
          </w:tcPr>
          <w:p w14:paraId="54EDE220" w14:textId="77777777" w:rsidR="00201400" w:rsidRDefault="009A165C" w:rsidP="00143C37">
            <w:pPr>
              <w:pStyle w:val="Tabletext0"/>
            </w:pPr>
            <w:hyperlink r:id="rId18" w:history="1">
              <w:r w:rsidR="00201400" w:rsidRPr="00D02754">
                <w:rPr>
                  <w:rStyle w:val="Hyperlink"/>
                </w:rPr>
                <w:t>zacs123@gmail.com</w:t>
              </w:r>
            </w:hyperlink>
          </w:p>
          <w:p w14:paraId="4508CB9A" w14:textId="77777777" w:rsidR="00201400" w:rsidRDefault="00201400" w:rsidP="00143C37">
            <w:pPr>
              <w:pStyle w:val="Tabletext0"/>
            </w:pPr>
            <w:r>
              <w:t>0406158963</w:t>
            </w:r>
          </w:p>
          <w:p w14:paraId="7D77B4F3" w14:textId="77777777" w:rsidR="00201400" w:rsidRDefault="009A165C" w:rsidP="00143C37">
            <w:pPr>
              <w:pStyle w:val="Tabletext0"/>
            </w:pPr>
            <w:hyperlink r:id="rId19" w:history="1">
              <w:r w:rsidR="00201400" w:rsidRPr="00D02754">
                <w:rPr>
                  <w:rStyle w:val="Hyperlink"/>
                </w:rPr>
                <w:t>mona987@gmail.com</w:t>
              </w:r>
            </w:hyperlink>
          </w:p>
          <w:p w14:paraId="7465BE98" w14:textId="77777777" w:rsidR="00201400" w:rsidRDefault="00201400" w:rsidP="00143C37">
            <w:pPr>
              <w:pStyle w:val="Tabletext0"/>
            </w:pPr>
            <w:r>
              <w:t>0415297300</w:t>
            </w:r>
          </w:p>
        </w:tc>
        <w:tc>
          <w:tcPr>
            <w:tcW w:w="1701" w:type="dxa"/>
          </w:tcPr>
          <w:p w14:paraId="7E4DB1D8" w14:textId="77777777" w:rsidR="00201400" w:rsidRDefault="00201400" w:rsidP="00143C37">
            <w:pPr>
              <w:pStyle w:val="Tabletext0"/>
            </w:pPr>
            <w:r>
              <w:t>phone / text</w:t>
            </w:r>
          </w:p>
          <w:p w14:paraId="05ACA994" w14:textId="77777777" w:rsidR="00201400" w:rsidRDefault="00201400" w:rsidP="00143C37">
            <w:pPr>
              <w:pStyle w:val="Tabletext0"/>
            </w:pPr>
          </w:p>
          <w:p w14:paraId="4BF23ADA" w14:textId="77777777" w:rsidR="00201400" w:rsidRDefault="00201400" w:rsidP="00143C37">
            <w:pPr>
              <w:pStyle w:val="Tabletext0"/>
            </w:pPr>
            <w:r>
              <w:t>phone / email / text</w:t>
            </w:r>
          </w:p>
        </w:tc>
        <w:tc>
          <w:tcPr>
            <w:tcW w:w="2642" w:type="dxa"/>
          </w:tcPr>
          <w:p w14:paraId="26C89DDB" w14:textId="125F99E0" w:rsidR="00201400" w:rsidRDefault="00201400" w:rsidP="00143C37">
            <w:pPr>
              <w:pStyle w:val="Tabletext0"/>
            </w:pPr>
            <w:r>
              <w:t xml:space="preserve">Works outside his home M-F 9 am </w:t>
            </w:r>
            <w:r w:rsidR="00EA14EA">
              <w:t>–</w:t>
            </w:r>
            <w:r>
              <w:t xml:space="preserve"> noon. Attends Hub centre each Sat 9 am – 2 pm.</w:t>
            </w:r>
          </w:p>
          <w:p w14:paraId="795C9A2B" w14:textId="77777777" w:rsidR="00201400" w:rsidRDefault="00201400" w:rsidP="00143C37">
            <w:pPr>
              <w:pStyle w:val="Tabletext0"/>
            </w:pPr>
            <w:r>
              <w:t xml:space="preserve">Lives with Zac </w:t>
            </w:r>
          </w:p>
          <w:p w14:paraId="70936BFD" w14:textId="77777777" w:rsidR="00201400" w:rsidRDefault="00201400" w:rsidP="00143C37">
            <w:pPr>
              <w:pStyle w:val="Tabletext0"/>
            </w:pPr>
            <w:r>
              <w:t>Works M-F 8 am – 3 pm</w:t>
            </w:r>
          </w:p>
        </w:tc>
      </w:tr>
      <w:tr w:rsidR="00EA14EA" w14:paraId="5C521772" w14:textId="77777777" w:rsidTr="002724BD">
        <w:tc>
          <w:tcPr>
            <w:tcW w:w="1413" w:type="dxa"/>
          </w:tcPr>
          <w:p w14:paraId="17A8CAB4" w14:textId="77777777" w:rsidR="00201400" w:rsidRDefault="00201400" w:rsidP="00143C37">
            <w:pPr>
              <w:pStyle w:val="Tabletext0"/>
            </w:pPr>
            <w:r>
              <w:t>Occupational Therapist (external)</w:t>
            </w:r>
          </w:p>
        </w:tc>
        <w:tc>
          <w:tcPr>
            <w:tcW w:w="1276" w:type="dxa"/>
            <w:gridSpan w:val="2"/>
          </w:tcPr>
          <w:p w14:paraId="41750CB2" w14:textId="77777777" w:rsidR="00201400" w:rsidRDefault="00201400" w:rsidP="00143C37">
            <w:pPr>
              <w:pStyle w:val="Tabletext0"/>
            </w:pPr>
            <w:proofErr w:type="spellStart"/>
            <w:r>
              <w:t>Noela</w:t>
            </w:r>
            <w:proofErr w:type="spellEnd"/>
            <w:r>
              <w:t xml:space="preserve"> Jackson</w:t>
            </w:r>
          </w:p>
        </w:tc>
        <w:tc>
          <w:tcPr>
            <w:tcW w:w="1984" w:type="dxa"/>
          </w:tcPr>
          <w:p w14:paraId="4274D012" w14:textId="77777777" w:rsidR="00201400" w:rsidRDefault="009A165C" w:rsidP="00143C37">
            <w:pPr>
              <w:pStyle w:val="Tabletext0"/>
            </w:pPr>
            <w:hyperlink r:id="rId20" w:history="1">
              <w:r w:rsidR="00201400" w:rsidRPr="00D02754">
                <w:rPr>
                  <w:rStyle w:val="Hyperlink"/>
                </w:rPr>
                <w:t>noelajackson@bddalliedhealth.com</w:t>
              </w:r>
            </w:hyperlink>
          </w:p>
          <w:p w14:paraId="165F205A" w14:textId="77777777" w:rsidR="00201400" w:rsidRDefault="00201400" w:rsidP="00143C37">
            <w:pPr>
              <w:pStyle w:val="Tabletext0"/>
            </w:pPr>
            <w:r>
              <w:t>0415697852</w:t>
            </w:r>
          </w:p>
        </w:tc>
        <w:tc>
          <w:tcPr>
            <w:tcW w:w="1701" w:type="dxa"/>
          </w:tcPr>
          <w:p w14:paraId="5A68E00E" w14:textId="77777777" w:rsidR="00201400" w:rsidRDefault="00201400" w:rsidP="00143C37">
            <w:pPr>
              <w:pStyle w:val="Tabletext0"/>
            </w:pPr>
            <w:r>
              <w:t>phone / email</w:t>
            </w:r>
          </w:p>
        </w:tc>
        <w:tc>
          <w:tcPr>
            <w:tcW w:w="2642" w:type="dxa"/>
          </w:tcPr>
          <w:p w14:paraId="04685E3E" w14:textId="77777777" w:rsidR="00201400" w:rsidRDefault="00201400" w:rsidP="00143C37">
            <w:pPr>
              <w:pStyle w:val="Tabletext0"/>
            </w:pPr>
            <w:r>
              <w:t>available M-F 8 am – 5 pm</w:t>
            </w:r>
          </w:p>
          <w:p w14:paraId="32F42C3E" w14:textId="77777777" w:rsidR="00201400" w:rsidRDefault="00201400" w:rsidP="00143C37">
            <w:pPr>
              <w:pStyle w:val="Tabletext0"/>
            </w:pPr>
            <w:r>
              <w:t>Will consult with Project Manager regarding specifications of project to meet customer needs</w:t>
            </w:r>
          </w:p>
        </w:tc>
      </w:tr>
      <w:tr w:rsidR="00EA14EA" w14:paraId="73E0262F" w14:textId="77777777" w:rsidTr="002724BD">
        <w:tc>
          <w:tcPr>
            <w:tcW w:w="1413" w:type="dxa"/>
          </w:tcPr>
          <w:p w14:paraId="545A50D9" w14:textId="77777777" w:rsidR="00201400" w:rsidRDefault="00201400" w:rsidP="00143C37">
            <w:pPr>
              <w:pStyle w:val="Tabletext0"/>
            </w:pPr>
            <w:r>
              <w:t>Disability Support Worker</w:t>
            </w:r>
          </w:p>
        </w:tc>
        <w:tc>
          <w:tcPr>
            <w:tcW w:w="1276" w:type="dxa"/>
            <w:gridSpan w:val="2"/>
          </w:tcPr>
          <w:p w14:paraId="27DC65E8" w14:textId="77777777" w:rsidR="00201400" w:rsidRDefault="00201400" w:rsidP="00143C37">
            <w:pPr>
              <w:pStyle w:val="Tabletext0"/>
            </w:pPr>
            <w:r>
              <w:t>Alex Brennan</w:t>
            </w:r>
          </w:p>
        </w:tc>
        <w:tc>
          <w:tcPr>
            <w:tcW w:w="1984" w:type="dxa"/>
          </w:tcPr>
          <w:p w14:paraId="4D3E3D49" w14:textId="77777777" w:rsidR="00201400" w:rsidRDefault="009A165C" w:rsidP="00143C37">
            <w:pPr>
              <w:pStyle w:val="Tabletext0"/>
            </w:pPr>
            <w:hyperlink r:id="rId21" w:history="1">
              <w:r w:rsidR="00201400" w:rsidRPr="00D02754">
                <w:rPr>
                  <w:rStyle w:val="Hyperlink"/>
                </w:rPr>
                <w:t>a.brennan@mpower108.com</w:t>
              </w:r>
            </w:hyperlink>
          </w:p>
          <w:p w14:paraId="67C208B6" w14:textId="77777777" w:rsidR="00201400" w:rsidRDefault="00201400" w:rsidP="00143C37">
            <w:pPr>
              <w:pStyle w:val="Tabletext0"/>
            </w:pPr>
            <w:r>
              <w:t>0412981633</w:t>
            </w:r>
          </w:p>
        </w:tc>
        <w:tc>
          <w:tcPr>
            <w:tcW w:w="1701" w:type="dxa"/>
          </w:tcPr>
          <w:p w14:paraId="19D51D3D" w14:textId="77777777" w:rsidR="00201400" w:rsidRDefault="00201400" w:rsidP="00143C37">
            <w:pPr>
              <w:pStyle w:val="Tabletext0"/>
            </w:pPr>
            <w:r>
              <w:t>phone / text / email</w:t>
            </w:r>
          </w:p>
        </w:tc>
        <w:tc>
          <w:tcPr>
            <w:tcW w:w="2642" w:type="dxa"/>
          </w:tcPr>
          <w:p w14:paraId="1FCF6EF3" w14:textId="77777777" w:rsidR="00201400" w:rsidRDefault="00201400" w:rsidP="00143C37">
            <w:pPr>
              <w:pStyle w:val="Tabletext0"/>
            </w:pPr>
            <w:r>
              <w:t>Provide support to Zac before, during and following project</w:t>
            </w:r>
          </w:p>
        </w:tc>
      </w:tr>
      <w:tr w:rsidR="00EA14EA" w14:paraId="09FF797F" w14:textId="77777777" w:rsidTr="002724BD">
        <w:tc>
          <w:tcPr>
            <w:tcW w:w="1413" w:type="dxa"/>
          </w:tcPr>
          <w:p w14:paraId="46568D6F" w14:textId="48F110FC" w:rsidR="00EA14EA" w:rsidRDefault="00EA14EA" w:rsidP="00143C37">
            <w:pPr>
              <w:pStyle w:val="Tabletext0"/>
            </w:pPr>
            <w:r>
              <w:t>Contractor / supplier</w:t>
            </w:r>
            <w:r w:rsidR="00953295">
              <w:t xml:space="preserve"> (external)</w:t>
            </w:r>
          </w:p>
        </w:tc>
        <w:tc>
          <w:tcPr>
            <w:tcW w:w="1276" w:type="dxa"/>
            <w:gridSpan w:val="2"/>
          </w:tcPr>
          <w:p w14:paraId="017CC61A" w14:textId="3DF43356" w:rsidR="00EA14EA" w:rsidRDefault="00EA14EA" w:rsidP="00143C37">
            <w:pPr>
              <w:pStyle w:val="Tabletext0"/>
            </w:pPr>
            <w:r>
              <w:t>to be confirmed</w:t>
            </w:r>
          </w:p>
        </w:tc>
        <w:tc>
          <w:tcPr>
            <w:tcW w:w="1984" w:type="dxa"/>
          </w:tcPr>
          <w:p w14:paraId="2AC880B4" w14:textId="42225C8F" w:rsidR="00EA14EA" w:rsidRDefault="00EA14EA" w:rsidP="00143C37">
            <w:pPr>
              <w:pStyle w:val="Tabletext0"/>
            </w:pPr>
            <w:r>
              <w:t>to be confirmed</w:t>
            </w:r>
          </w:p>
        </w:tc>
        <w:tc>
          <w:tcPr>
            <w:tcW w:w="1701" w:type="dxa"/>
          </w:tcPr>
          <w:p w14:paraId="68FE4824" w14:textId="7F873E41" w:rsidR="00EA14EA" w:rsidRDefault="00F95782" w:rsidP="00143C37">
            <w:pPr>
              <w:pStyle w:val="Tabletext0"/>
            </w:pPr>
            <w:r>
              <w:t>phone / text / email</w:t>
            </w:r>
          </w:p>
        </w:tc>
        <w:tc>
          <w:tcPr>
            <w:tcW w:w="2642" w:type="dxa"/>
          </w:tcPr>
          <w:p w14:paraId="7E226EBE" w14:textId="137DF0D0" w:rsidR="00EA14EA" w:rsidRDefault="00F95782" w:rsidP="00143C37">
            <w:pPr>
              <w:pStyle w:val="Tabletext0"/>
            </w:pPr>
            <w:r>
              <w:t>Provide project deliverables as per specifications and contract</w:t>
            </w:r>
          </w:p>
        </w:tc>
      </w:tr>
    </w:tbl>
    <w:bookmarkEnd w:id="6"/>
    <w:p w14:paraId="55F63C95" w14:textId="3AC438B9" w:rsidR="00201400" w:rsidRDefault="00F95782" w:rsidP="00F95782">
      <w:pPr>
        <w:pStyle w:val="Heading2"/>
      </w:pPr>
      <w:r>
        <w:t>Illustrative example</w:t>
      </w:r>
      <w:r w:rsidR="00B85C9F">
        <w:t xml:space="preserve"> – </w:t>
      </w:r>
      <w:r>
        <w:t>Stakeholder consultation</w:t>
      </w:r>
    </w:p>
    <w:p w14:paraId="7D0DC716" w14:textId="0019B692" w:rsidR="00FB112F" w:rsidRDefault="00FB112F" w:rsidP="00FB112F">
      <w:bookmarkStart w:id="7" w:name="_Hlk108618560"/>
      <w:r>
        <w:t>Toni thinks about the important stakeholders</w:t>
      </w:r>
      <w:r w:rsidR="00953295">
        <w:t xml:space="preserve"> for the mobility project for Zac</w:t>
      </w:r>
      <w:r>
        <w:t xml:space="preserve">. Some stakeholders may need to be more involved in consultations than others. Zac is the critical stakeholder in the project and unless his needs are met, the project will fail. </w:t>
      </w:r>
      <w:r w:rsidR="00953295">
        <w:t xml:space="preserve">Zac’s mother, Mona, has first hand knowledge of the difficulties Zac has negotiating the steps from his driveway - she is often the person physically supporting him. Zac’s OT, </w:t>
      </w:r>
      <w:proofErr w:type="spellStart"/>
      <w:r w:rsidR="00953295">
        <w:t>Noela</w:t>
      </w:r>
      <w:proofErr w:type="spellEnd"/>
      <w:r w:rsidR="00953295">
        <w:t xml:space="preserve"> also knows Zac’s challenges and will be instrumental in consulting with the works contractor about the necessary specifications. </w:t>
      </w:r>
    </w:p>
    <w:p w14:paraId="4D1117ED" w14:textId="65B6EE91" w:rsidR="00953295" w:rsidRDefault="00953295" w:rsidP="00FB112F">
      <w:r>
        <w:lastRenderedPageBreak/>
        <w:t xml:space="preserve">Project sponsor, Carl White may not need to be involved in every consultation. </w:t>
      </w:r>
      <w:r w:rsidR="00751913">
        <w:t>He will rely on Toni to report on communication outcomes and progress and can step in to assist in problem solving beyond Toni’s authority.</w:t>
      </w:r>
    </w:p>
    <w:p w14:paraId="35EB239E" w14:textId="6EBA21E9" w:rsidR="00751913" w:rsidRDefault="00751913" w:rsidP="00FB112F">
      <w:r>
        <w:t xml:space="preserve">Some stakeholders will be consulted during all project stages, others less so. </w:t>
      </w:r>
    </w:p>
    <w:p w14:paraId="75B3E825" w14:textId="5A07D5FE" w:rsidR="00751913" w:rsidRDefault="00751913" w:rsidP="00FB112F">
      <w:r>
        <w:t xml:space="preserve">Toni also considers how best to consult and communicate with stakeholders. Some, such as internal stakeholders, prefer email, which is useful when accompanied by a progress report, for example. Many contractors do not access their emails during the day, so should be consulted in person or by phone. </w:t>
      </w:r>
    </w:p>
    <w:p w14:paraId="79A960B0" w14:textId="21A55427" w:rsidR="00751913" w:rsidRDefault="00751913" w:rsidP="00FB112F">
      <w:r>
        <w:t>Toni will need to juggle many forms of consultation and communication throughout this project.</w:t>
      </w:r>
    </w:p>
    <w:bookmarkEnd w:id="7"/>
    <w:p w14:paraId="5E9A1D21" w14:textId="5CBE60F0" w:rsidR="00751913" w:rsidRDefault="00D17763" w:rsidP="00D17763">
      <w:pPr>
        <w:pStyle w:val="Heading2"/>
      </w:pPr>
      <w:r>
        <w:t>Illustrative example</w:t>
      </w:r>
      <w:r w:rsidR="00B85C9F">
        <w:t xml:space="preserve"> – </w:t>
      </w:r>
      <w:r w:rsidR="00AB1B6B">
        <w:t>Delegations and authority</w:t>
      </w:r>
    </w:p>
    <w:p w14:paraId="701A54DF" w14:textId="57F8A171" w:rsidR="00D17763" w:rsidRDefault="00D43768" w:rsidP="00DC3E3C">
      <w:bookmarkStart w:id="8" w:name="_Hlk108619135"/>
      <w:r>
        <w:t xml:space="preserve">NDIS has provided $10000 to fund a ramp and handrail under Zac’s plan. </w:t>
      </w:r>
      <w:r w:rsidR="00D17763">
        <w:t xml:space="preserve">Toni has received three quotes from contractors. The date for the commencement of work has already passed, as Toni had to chase up quotes. </w:t>
      </w:r>
      <w:r w:rsidR="00AE5061">
        <w:t>She has been advised that the quickest the work can be completed is one week, depending on a range of factors.</w:t>
      </w:r>
    </w:p>
    <w:p w14:paraId="492CF57A" w14:textId="46C14D3E" w:rsidR="00D17763" w:rsidRDefault="00D43768" w:rsidP="00DC3E3C">
      <w:r>
        <w:t>Quote 1</w:t>
      </w:r>
      <w:r w:rsidR="00D17763">
        <w:t xml:space="preserve"> is within budget</w:t>
      </w:r>
      <w:r>
        <w:t xml:space="preserve"> at $9850</w:t>
      </w:r>
      <w:r w:rsidR="00D17763">
        <w:t xml:space="preserve">, however there </w:t>
      </w:r>
      <w:r w:rsidR="00D73E99">
        <w:t xml:space="preserve">could be a </w:t>
      </w:r>
      <w:r w:rsidR="00DC3E3C">
        <w:t>six-month</w:t>
      </w:r>
      <w:r w:rsidR="00D17763">
        <w:t xml:space="preserve"> delay on material supplies and the contractor is booked solid with work for the next four months. </w:t>
      </w:r>
      <w:r>
        <w:t>He quoted using a cheaper grade concrete and</w:t>
      </w:r>
      <w:r w:rsidR="00D17763">
        <w:t xml:space="preserve"> believes he can still complete the job within the NDIS fund</w:t>
      </w:r>
      <w:r w:rsidR="00D73E99">
        <w:t>ed</w:t>
      </w:r>
      <w:r w:rsidR="00D17763">
        <w:t xml:space="preserve"> period</w:t>
      </w:r>
    </w:p>
    <w:p w14:paraId="69944A71" w14:textId="70E5D86C" w:rsidR="00D17763" w:rsidRDefault="00D43768" w:rsidP="00DC3E3C">
      <w:r>
        <w:t>Quote 2</w:t>
      </w:r>
      <w:r w:rsidR="00D17763">
        <w:t xml:space="preserve"> is </w:t>
      </w:r>
      <w:r>
        <w:t>$11000 using better quality products than Quote 1 and the contractor has advise</w:t>
      </w:r>
      <w:r w:rsidR="00D73E99">
        <w:t>d</w:t>
      </w:r>
      <w:r>
        <w:t xml:space="preserve"> a </w:t>
      </w:r>
      <w:r w:rsidR="00DC3E3C">
        <w:t>one-month</w:t>
      </w:r>
      <w:r>
        <w:t xml:space="preserve"> delay on material supplies. He can start the work when the materials arrive in a month.</w:t>
      </w:r>
    </w:p>
    <w:p w14:paraId="3BA9554E" w14:textId="1AC7DBC7" w:rsidR="00D43768" w:rsidRDefault="00D43768" w:rsidP="00DC3E3C">
      <w:r>
        <w:t>Quote 3 is $10500 from a city contractor who is a two hour drive away. He will be charging additional for travel time and mileage and will take twice as long to complete the work as a result. He can start the job immediately.</w:t>
      </w:r>
    </w:p>
    <w:p w14:paraId="00471154" w14:textId="364815DB" w:rsidR="00D43768" w:rsidRDefault="00D43768" w:rsidP="00DC3E3C">
      <w:r>
        <w:t xml:space="preserve">Toni does not have the delegation and authority </w:t>
      </w:r>
      <w:r w:rsidR="0007077E">
        <w:t>to award the work. She first phones Zac and arranges to come around to his home when Mona is also there to discuss the reasons for the delay in commencing the work</w:t>
      </w:r>
      <w:r w:rsidR="003337B4">
        <w:t>.</w:t>
      </w:r>
      <w:r w:rsidR="0007077E">
        <w:t xml:space="preserve"> Toni also emails the specifications in the quotes to OT, </w:t>
      </w:r>
      <w:proofErr w:type="spellStart"/>
      <w:r w:rsidR="0007077E">
        <w:t>Noela</w:t>
      </w:r>
      <w:proofErr w:type="spellEnd"/>
      <w:r w:rsidR="0007077E">
        <w:t xml:space="preserve"> Jackson to ensure each meets Zac’s mobility needs. Toni discusses the options with Senior Centre Manager who has the approval authority. </w:t>
      </w:r>
      <w:r w:rsidR="00767B4B">
        <w:t>Finally, Toni phones Zac’s DSW, Alex, to advise on the progress to date. Alex does not need to do anything on the project yet, but will benefit from being kept informed as he provides Zac’s usual support.</w:t>
      </w:r>
    </w:p>
    <w:bookmarkEnd w:id="8"/>
    <w:p w14:paraId="728E8392" w14:textId="45E0F5BB" w:rsidR="00767B4B" w:rsidRDefault="00767B4B" w:rsidP="00767B4B">
      <w:pPr>
        <w:pStyle w:val="Heading2"/>
      </w:pPr>
      <w:r>
        <w:t>Illustrative example</w:t>
      </w:r>
      <w:r w:rsidR="00B85C9F">
        <w:t xml:space="preserve"> – </w:t>
      </w:r>
      <w:r>
        <w:t>Action plan</w:t>
      </w:r>
    </w:p>
    <w:p w14:paraId="34A720B7" w14:textId="17C6E464" w:rsidR="00767B4B" w:rsidRDefault="00B365A1" w:rsidP="00767B4B">
      <w:r>
        <w:t xml:space="preserve">There are several activities taking place within the </w:t>
      </w:r>
      <w:r w:rsidR="009E6491">
        <w:t xml:space="preserve">ramp </w:t>
      </w:r>
      <w:r>
        <w:t xml:space="preserve">project and </w:t>
      </w:r>
      <w:r w:rsidR="009E6491">
        <w:t>Toni coordinates these tasks to help ensure they are completed on time and within budget.</w:t>
      </w:r>
    </w:p>
    <w:p w14:paraId="44347FAF" w14:textId="224F69BC" w:rsidR="002724BD" w:rsidRDefault="002724BD" w:rsidP="002724BD">
      <w:pPr>
        <w:pStyle w:val="Caption"/>
      </w:pPr>
      <w:r>
        <w:lastRenderedPageBreak/>
        <w:t>Table 3: Action plan</w:t>
      </w:r>
    </w:p>
    <w:tbl>
      <w:tblPr>
        <w:tblStyle w:val="TableGridLight"/>
        <w:tblW w:w="9209" w:type="dxa"/>
        <w:tblLayout w:type="fixed"/>
        <w:tblLook w:val="0020" w:firstRow="1" w:lastRow="0" w:firstColumn="0" w:lastColumn="0" w:noHBand="0" w:noVBand="0"/>
      </w:tblPr>
      <w:tblGrid>
        <w:gridCol w:w="2263"/>
        <w:gridCol w:w="1527"/>
        <w:gridCol w:w="1734"/>
        <w:gridCol w:w="992"/>
        <w:gridCol w:w="2693"/>
      </w:tblGrid>
      <w:tr w:rsidR="00143C37" w:rsidRPr="00E14149" w14:paraId="4041E037" w14:textId="77777777" w:rsidTr="006D4CF9">
        <w:trPr>
          <w:cnfStyle w:val="100000000000" w:firstRow="1" w:lastRow="0" w:firstColumn="0" w:lastColumn="0" w:oddVBand="0" w:evenVBand="0" w:oddHBand="0" w:evenHBand="0" w:firstRowFirstColumn="0" w:firstRowLastColumn="0" w:lastRowFirstColumn="0" w:lastRowLastColumn="0"/>
          <w:trHeight w:val="345"/>
          <w:tblHeader/>
        </w:trPr>
        <w:tc>
          <w:tcPr>
            <w:tcW w:w="9209" w:type="dxa"/>
            <w:gridSpan w:val="5"/>
            <w:shd w:val="clear" w:color="auto" w:fill="E6EAF6" w:themeFill="background1"/>
          </w:tcPr>
          <w:p w14:paraId="73C3F95A" w14:textId="5705C41D" w:rsidR="00143C37" w:rsidRPr="00E14149" w:rsidRDefault="00143C37" w:rsidP="007F38F0">
            <w:pPr>
              <w:spacing w:line="259" w:lineRule="auto"/>
              <w:jc w:val="center"/>
              <w:rPr>
                <w:b/>
                <w:bCs/>
                <w:color w:val="0031A7" w:themeColor="text2"/>
                <w:sz w:val="20"/>
              </w:rPr>
            </w:pPr>
            <w:r>
              <w:rPr>
                <w:b/>
                <w:bCs/>
                <w:color w:val="0031A7" w:themeColor="text2"/>
                <w:sz w:val="20"/>
              </w:rPr>
              <w:t>MPower108 Action plan</w:t>
            </w:r>
          </w:p>
        </w:tc>
      </w:tr>
      <w:tr w:rsidR="00B365A1" w:rsidRPr="00E14149" w14:paraId="6ECB3980" w14:textId="77777777" w:rsidTr="007F38F0">
        <w:trPr>
          <w:cnfStyle w:val="100000000000" w:firstRow="1" w:lastRow="0" w:firstColumn="0" w:lastColumn="0" w:oddVBand="0" w:evenVBand="0" w:oddHBand="0" w:evenHBand="0" w:firstRowFirstColumn="0" w:firstRowLastColumn="0" w:lastRowFirstColumn="0" w:lastRowLastColumn="0"/>
          <w:trHeight w:val="345"/>
          <w:tblHeader/>
        </w:trPr>
        <w:tc>
          <w:tcPr>
            <w:tcW w:w="2263" w:type="dxa"/>
            <w:shd w:val="clear" w:color="auto" w:fill="E6EAF6" w:themeFill="background1"/>
          </w:tcPr>
          <w:p w14:paraId="54570B23" w14:textId="77777777" w:rsidR="00B365A1" w:rsidRPr="00E14149" w:rsidRDefault="00B365A1" w:rsidP="007F38F0">
            <w:pPr>
              <w:spacing w:line="259" w:lineRule="auto"/>
              <w:jc w:val="center"/>
              <w:rPr>
                <w:b/>
                <w:bCs/>
                <w:color w:val="0031A7" w:themeColor="text2"/>
                <w:sz w:val="20"/>
              </w:rPr>
            </w:pPr>
            <w:r w:rsidRPr="00E14149">
              <w:rPr>
                <w:b/>
                <w:bCs/>
                <w:color w:val="0031A7" w:themeColor="text2"/>
                <w:sz w:val="20"/>
              </w:rPr>
              <w:t>Activity</w:t>
            </w:r>
          </w:p>
        </w:tc>
        <w:tc>
          <w:tcPr>
            <w:tcW w:w="1527" w:type="dxa"/>
            <w:shd w:val="clear" w:color="auto" w:fill="E6EAF6" w:themeFill="background1"/>
          </w:tcPr>
          <w:p w14:paraId="2A5325F1" w14:textId="77777777" w:rsidR="00B365A1" w:rsidRPr="00E14149" w:rsidRDefault="00B365A1" w:rsidP="007F38F0">
            <w:pPr>
              <w:spacing w:line="259" w:lineRule="auto"/>
              <w:jc w:val="center"/>
              <w:rPr>
                <w:b/>
                <w:bCs/>
                <w:color w:val="0031A7" w:themeColor="text2"/>
                <w:sz w:val="20"/>
              </w:rPr>
            </w:pPr>
            <w:r w:rsidRPr="00E14149">
              <w:rPr>
                <w:b/>
                <w:bCs/>
                <w:color w:val="0031A7" w:themeColor="text2"/>
                <w:sz w:val="20"/>
              </w:rPr>
              <w:t>Personnel responsible</w:t>
            </w:r>
          </w:p>
        </w:tc>
        <w:tc>
          <w:tcPr>
            <w:tcW w:w="1734" w:type="dxa"/>
            <w:shd w:val="clear" w:color="auto" w:fill="E6EAF6" w:themeFill="background1"/>
          </w:tcPr>
          <w:p w14:paraId="52E35B6D" w14:textId="77777777" w:rsidR="00B365A1" w:rsidRPr="00E14149" w:rsidRDefault="00B365A1" w:rsidP="007F38F0">
            <w:pPr>
              <w:spacing w:line="259" w:lineRule="auto"/>
              <w:jc w:val="center"/>
              <w:rPr>
                <w:b/>
                <w:bCs/>
                <w:color w:val="0031A7" w:themeColor="text2"/>
                <w:sz w:val="20"/>
              </w:rPr>
            </w:pPr>
            <w:r w:rsidRPr="00E14149">
              <w:rPr>
                <w:b/>
                <w:bCs/>
                <w:color w:val="0031A7" w:themeColor="text2"/>
                <w:sz w:val="20"/>
              </w:rPr>
              <w:t>Expected completion date</w:t>
            </w:r>
          </w:p>
        </w:tc>
        <w:tc>
          <w:tcPr>
            <w:tcW w:w="992" w:type="dxa"/>
            <w:shd w:val="clear" w:color="auto" w:fill="E6EAF6" w:themeFill="background1"/>
          </w:tcPr>
          <w:p w14:paraId="77374C5F" w14:textId="77777777" w:rsidR="00B365A1" w:rsidRPr="00E14149" w:rsidRDefault="00B365A1" w:rsidP="007F38F0">
            <w:pPr>
              <w:spacing w:line="259" w:lineRule="auto"/>
              <w:jc w:val="center"/>
              <w:rPr>
                <w:b/>
                <w:bCs/>
                <w:color w:val="0031A7" w:themeColor="text2"/>
                <w:sz w:val="20"/>
              </w:rPr>
            </w:pPr>
            <w:r w:rsidRPr="00E14149">
              <w:rPr>
                <w:b/>
                <w:bCs/>
                <w:color w:val="0031A7" w:themeColor="text2"/>
                <w:sz w:val="20"/>
              </w:rPr>
              <w:t>Cost ($)</w:t>
            </w:r>
          </w:p>
        </w:tc>
        <w:tc>
          <w:tcPr>
            <w:tcW w:w="2693" w:type="dxa"/>
            <w:shd w:val="clear" w:color="auto" w:fill="E6EAF6" w:themeFill="background1"/>
          </w:tcPr>
          <w:p w14:paraId="1F79C84F" w14:textId="77777777" w:rsidR="00B365A1" w:rsidRPr="00E14149" w:rsidRDefault="00B365A1" w:rsidP="007F38F0">
            <w:pPr>
              <w:spacing w:line="259" w:lineRule="auto"/>
              <w:jc w:val="center"/>
              <w:rPr>
                <w:b/>
                <w:bCs/>
                <w:color w:val="0031A7" w:themeColor="text2"/>
                <w:sz w:val="20"/>
              </w:rPr>
            </w:pPr>
            <w:r w:rsidRPr="00E14149">
              <w:rPr>
                <w:b/>
                <w:bCs/>
                <w:color w:val="0031A7" w:themeColor="text2"/>
                <w:sz w:val="20"/>
              </w:rPr>
              <w:t>Success indicator</w:t>
            </w:r>
          </w:p>
          <w:p w14:paraId="1E06327A" w14:textId="77777777" w:rsidR="00B365A1" w:rsidRPr="00E14149" w:rsidRDefault="00B365A1" w:rsidP="007F38F0">
            <w:pPr>
              <w:spacing w:line="259" w:lineRule="auto"/>
              <w:jc w:val="center"/>
              <w:rPr>
                <w:b/>
                <w:bCs/>
                <w:color w:val="0031A7" w:themeColor="text2"/>
                <w:sz w:val="20"/>
              </w:rPr>
            </w:pPr>
            <w:r w:rsidRPr="00E14149">
              <w:rPr>
                <w:b/>
                <w:bCs/>
                <w:color w:val="0031A7" w:themeColor="text2"/>
                <w:sz w:val="20"/>
              </w:rPr>
              <w:t>Performance metrics</w:t>
            </w:r>
          </w:p>
        </w:tc>
      </w:tr>
      <w:tr w:rsidR="00B365A1" w:rsidRPr="00E14149" w14:paraId="384DB929" w14:textId="77777777" w:rsidTr="007F38F0">
        <w:trPr>
          <w:trHeight w:val="926"/>
        </w:trPr>
        <w:tc>
          <w:tcPr>
            <w:tcW w:w="2263" w:type="dxa"/>
          </w:tcPr>
          <w:p w14:paraId="0569D2C6" w14:textId="10D8FF35" w:rsidR="00B365A1" w:rsidRPr="00E14149" w:rsidRDefault="0076587B" w:rsidP="00143C37">
            <w:pPr>
              <w:pStyle w:val="Tabletext0"/>
            </w:pPr>
            <w:r>
              <w:t>Award contract of work</w:t>
            </w:r>
          </w:p>
        </w:tc>
        <w:tc>
          <w:tcPr>
            <w:tcW w:w="1527" w:type="dxa"/>
          </w:tcPr>
          <w:p w14:paraId="47C79F5D" w14:textId="0119513E" w:rsidR="00B365A1" w:rsidRPr="00E14149" w:rsidRDefault="0076587B" w:rsidP="00143C37">
            <w:pPr>
              <w:pStyle w:val="Tabletext0"/>
            </w:pPr>
            <w:r>
              <w:t>Centre Manager</w:t>
            </w:r>
          </w:p>
        </w:tc>
        <w:tc>
          <w:tcPr>
            <w:tcW w:w="1734" w:type="dxa"/>
          </w:tcPr>
          <w:p w14:paraId="50399DC8" w14:textId="77777777" w:rsidR="00B365A1" w:rsidRPr="00E14149" w:rsidRDefault="00B365A1" w:rsidP="00143C37">
            <w:pPr>
              <w:pStyle w:val="Tabletext0"/>
            </w:pPr>
            <w:r w:rsidRPr="00E14149">
              <w:t>18/06/20XX</w:t>
            </w:r>
          </w:p>
        </w:tc>
        <w:tc>
          <w:tcPr>
            <w:tcW w:w="992" w:type="dxa"/>
          </w:tcPr>
          <w:p w14:paraId="4D66EA2E" w14:textId="21BD177F" w:rsidR="00B365A1" w:rsidRPr="00E14149" w:rsidRDefault="0076587B" w:rsidP="00143C37">
            <w:pPr>
              <w:pStyle w:val="Tabletext0"/>
            </w:pPr>
            <w:r>
              <w:t>N/A</w:t>
            </w:r>
          </w:p>
        </w:tc>
        <w:tc>
          <w:tcPr>
            <w:tcW w:w="2693" w:type="dxa"/>
          </w:tcPr>
          <w:p w14:paraId="0032CF77" w14:textId="47BCB35B" w:rsidR="00B365A1" w:rsidRPr="00E14149" w:rsidRDefault="0076587B" w:rsidP="00143C37">
            <w:pPr>
              <w:pStyle w:val="Tabletext0"/>
            </w:pPr>
            <w:r>
              <w:t>Contract is approved, signed and finalised</w:t>
            </w:r>
          </w:p>
        </w:tc>
      </w:tr>
      <w:tr w:rsidR="00B365A1" w:rsidRPr="00E14149" w14:paraId="34D94E77" w14:textId="77777777" w:rsidTr="007F38F0">
        <w:trPr>
          <w:trHeight w:val="653"/>
        </w:trPr>
        <w:tc>
          <w:tcPr>
            <w:tcW w:w="2263" w:type="dxa"/>
          </w:tcPr>
          <w:p w14:paraId="18C524D4" w14:textId="651D6006" w:rsidR="00B365A1" w:rsidRPr="00E14149" w:rsidRDefault="0076587B" w:rsidP="00143C37">
            <w:pPr>
              <w:pStyle w:val="Tabletext0"/>
            </w:pPr>
            <w:r>
              <w:t xml:space="preserve">Risk / WHS assessment of alternate home access </w:t>
            </w:r>
          </w:p>
        </w:tc>
        <w:tc>
          <w:tcPr>
            <w:tcW w:w="1527" w:type="dxa"/>
          </w:tcPr>
          <w:p w14:paraId="5E228D17" w14:textId="03ED609B" w:rsidR="00B365A1" w:rsidRPr="00E14149" w:rsidRDefault="0076587B" w:rsidP="00143C37">
            <w:pPr>
              <w:pStyle w:val="Tabletext0"/>
            </w:pPr>
            <w:r>
              <w:t>OT</w:t>
            </w:r>
          </w:p>
        </w:tc>
        <w:tc>
          <w:tcPr>
            <w:tcW w:w="1734" w:type="dxa"/>
          </w:tcPr>
          <w:p w14:paraId="6E8B8E68" w14:textId="77777777" w:rsidR="00B365A1" w:rsidRPr="00E14149" w:rsidRDefault="00B365A1" w:rsidP="00143C37">
            <w:pPr>
              <w:pStyle w:val="Tabletext0"/>
            </w:pPr>
            <w:r w:rsidRPr="00E14149">
              <w:t>18/06/20XX</w:t>
            </w:r>
          </w:p>
        </w:tc>
        <w:tc>
          <w:tcPr>
            <w:tcW w:w="992" w:type="dxa"/>
          </w:tcPr>
          <w:p w14:paraId="7AE330ED" w14:textId="21CEBD21" w:rsidR="00B365A1" w:rsidRPr="00E14149" w:rsidRDefault="0076587B" w:rsidP="00143C37">
            <w:pPr>
              <w:pStyle w:val="Tabletext0"/>
            </w:pPr>
            <w:r>
              <w:t>$200</w:t>
            </w:r>
          </w:p>
        </w:tc>
        <w:tc>
          <w:tcPr>
            <w:tcW w:w="2693" w:type="dxa"/>
          </w:tcPr>
          <w:p w14:paraId="78D8EBC1" w14:textId="75AF1493" w:rsidR="00B365A1" w:rsidRPr="00E14149" w:rsidRDefault="0076587B" w:rsidP="00143C37">
            <w:pPr>
              <w:pStyle w:val="Tabletext0"/>
            </w:pPr>
            <w:r>
              <w:t>Risk / WHS assessment completed and approved</w:t>
            </w:r>
          </w:p>
        </w:tc>
      </w:tr>
      <w:tr w:rsidR="00B365A1" w:rsidRPr="00E14149" w14:paraId="0925BC5F" w14:textId="77777777" w:rsidTr="0076587B">
        <w:trPr>
          <w:trHeight w:val="846"/>
        </w:trPr>
        <w:tc>
          <w:tcPr>
            <w:tcW w:w="2263" w:type="dxa"/>
          </w:tcPr>
          <w:p w14:paraId="0FA3EEBE" w14:textId="512B3E30" w:rsidR="00B365A1" w:rsidRPr="00E14149" w:rsidRDefault="0076587B" w:rsidP="00143C37">
            <w:pPr>
              <w:pStyle w:val="Tabletext0"/>
            </w:pPr>
            <w:r>
              <w:t>Install ramp and handrail</w:t>
            </w:r>
          </w:p>
        </w:tc>
        <w:tc>
          <w:tcPr>
            <w:tcW w:w="1527" w:type="dxa"/>
          </w:tcPr>
          <w:p w14:paraId="1F0ABBC1" w14:textId="3CF3D420" w:rsidR="00B365A1" w:rsidRPr="00E14149" w:rsidRDefault="0076587B" w:rsidP="00143C37">
            <w:pPr>
              <w:pStyle w:val="Tabletext0"/>
            </w:pPr>
            <w:r>
              <w:t>Contractor / builder</w:t>
            </w:r>
          </w:p>
        </w:tc>
        <w:tc>
          <w:tcPr>
            <w:tcW w:w="1734" w:type="dxa"/>
          </w:tcPr>
          <w:p w14:paraId="79D18E96" w14:textId="238FCD4D" w:rsidR="00B365A1" w:rsidRPr="00E14149" w:rsidRDefault="0076587B" w:rsidP="00143C37">
            <w:pPr>
              <w:pStyle w:val="Tabletext0"/>
            </w:pPr>
            <w:r>
              <w:t>18</w:t>
            </w:r>
            <w:r w:rsidR="00B365A1" w:rsidRPr="00E14149">
              <w:t>/</w:t>
            </w:r>
            <w:r>
              <w:t>1</w:t>
            </w:r>
            <w:r w:rsidR="00AE5061">
              <w:t>0</w:t>
            </w:r>
            <w:r w:rsidR="00B365A1" w:rsidRPr="00E14149">
              <w:t>/20XX</w:t>
            </w:r>
          </w:p>
        </w:tc>
        <w:tc>
          <w:tcPr>
            <w:tcW w:w="992" w:type="dxa"/>
          </w:tcPr>
          <w:p w14:paraId="77580886" w14:textId="02F2F0B9" w:rsidR="00B365A1" w:rsidRPr="00E14149" w:rsidRDefault="00B365A1" w:rsidP="00143C37">
            <w:pPr>
              <w:pStyle w:val="Tabletext0"/>
            </w:pPr>
            <w:r w:rsidRPr="00E14149">
              <w:t>$</w:t>
            </w:r>
            <w:r w:rsidR="0076587B">
              <w:t>9850</w:t>
            </w:r>
          </w:p>
        </w:tc>
        <w:tc>
          <w:tcPr>
            <w:tcW w:w="2693" w:type="dxa"/>
          </w:tcPr>
          <w:p w14:paraId="074BFC96" w14:textId="3F2FDBEF" w:rsidR="00B365A1" w:rsidRPr="00E14149" w:rsidRDefault="0076587B" w:rsidP="00143C37">
            <w:pPr>
              <w:pStyle w:val="Tabletext0"/>
            </w:pPr>
            <w:r>
              <w:t>Work is complete as per specifications and contract.</w:t>
            </w:r>
          </w:p>
        </w:tc>
      </w:tr>
      <w:tr w:rsidR="00B365A1" w:rsidRPr="00E14149" w14:paraId="580BB668" w14:textId="77777777" w:rsidTr="007F38F0">
        <w:trPr>
          <w:trHeight w:val="983"/>
        </w:trPr>
        <w:tc>
          <w:tcPr>
            <w:tcW w:w="2263" w:type="dxa"/>
          </w:tcPr>
          <w:p w14:paraId="07B82CA2" w14:textId="065E3FE8" w:rsidR="00B365A1" w:rsidRPr="00E14149" w:rsidRDefault="00B365A1" w:rsidP="00143C37">
            <w:pPr>
              <w:pStyle w:val="Tabletext0"/>
            </w:pPr>
            <w:r w:rsidRPr="00E14149">
              <w:t xml:space="preserve">Train </w:t>
            </w:r>
            <w:r w:rsidR="009E6491">
              <w:t>Zac on safe use of ramp and handrail</w:t>
            </w:r>
          </w:p>
        </w:tc>
        <w:tc>
          <w:tcPr>
            <w:tcW w:w="1527" w:type="dxa"/>
          </w:tcPr>
          <w:p w14:paraId="3F94E518" w14:textId="6FB7A771" w:rsidR="00B365A1" w:rsidRPr="00E14149" w:rsidRDefault="009E6491" w:rsidP="00143C37">
            <w:pPr>
              <w:pStyle w:val="Tabletext0"/>
            </w:pPr>
            <w:r>
              <w:t>OT</w:t>
            </w:r>
          </w:p>
        </w:tc>
        <w:tc>
          <w:tcPr>
            <w:tcW w:w="1734" w:type="dxa"/>
          </w:tcPr>
          <w:p w14:paraId="4E25A3EF" w14:textId="169F9B6A" w:rsidR="00B365A1" w:rsidRPr="00E14149" w:rsidRDefault="00B365A1" w:rsidP="00143C37">
            <w:pPr>
              <w:pStyle w:val="Tabletext0"/>
            </w:pPr>
            <w:r w:rsidRPr="00E14149">
              <w:t>20/</w:t>
            </w:r>
            <w:r w:rsidR="009E6491">
              <w:t>1</w:t>
            </w:r>
            <w:r w:rsidR="00AE5061">
              <w:t>0</w:t>
            </w:r>
            <w:r w:rsidRPr="00E14149">
              <w:t>/20XX</w:t>
            </w:r>
          </w:p>
        </w:tc>
        <w:tc>
          <w:tcPr>
            <w:tcW w:w="992" w:type="dxa"/>
          </w:tcPr>
          <w:p w14:paraId="150ED5FA" w14:textId="028D32CB" w:rsidR="00B365A1" w:rsidRPr="00E14149" w:rsidRDefault="00B365A1" w:rsidP="00143C37">
            <w:pPr>
              <w:pStyle w:val="Tabletext0"/>
            </w:pPr>
            <w:r w:rsidRPr="00E14149">
              <w:t>$</w:t>
            </w:r>
            <w:r w:rsidR="009E6491">
              <w:t>200</w:t>
            </w:r>
          </w:p>
        </w:tc>
        <w:tc>
          <w:tcPr>
            <w:tcW w:w="2693" w:type="dxa"/>
          </w:tcPr>
          <w:p w14:paraId="75339C9A" w14:textId="69216D29" w:rsidR="00B365A1" w:rsidRPr="00E14149" w:rsidRDefault="009E6491" w:rsidP="00143C37">
            <w:pPr>
              <w:pStyle w:val="Tabletext0"/>
            </w:pPr>
            <w:r>
              <w:t>Zac uses the ramp and handrail safely and independently</w:t>
            </w:r>
          </w:p>
        </w:tc>
      </w:tr>
    </w:tbl>
    <w:p w14:paraId="30AC12B9" w14:textId="0A6E73FD" w:rsidR="00B365A1" w:rsidRDefault="00D73E99" w:rsidP="00D73E99">
      <w:pPr>
        <w:pStyle w:val="Heading2"/>
      </w:pPr>
      <w:r>
        <w:t>Illustrative example</w:t>
      </w:r>
      <w:r w:rsidR="00B85C9F">
        <w:t xml:space="preserve"> – </w:t>
      </w:r>
      <w:r w:rsidR="00AE5061">
        <w:t>Communication plan</w:t>
      </w:r>
    </w:p>
    <w:p w14:paraId="12AFA9B3" w14:textId="3C8D30DF" w:rsidR="00AE5061" w:rsidRDefault="00AE5061" w:rsidP="00AE5061">
      <w:r>
        <w:t xml:space="preserve">Toni has developed the following communication </w:t>
      </w:r>
      <w:r w:rsidR="00374AAD">
        <w:t xml:space="preserve">plan </w:t>
      </w:r>
      <w:r>
        <w:t xml:space="preserve">during </w:t>
      </w:r>
      <w:r w:rsidR="00374AAD">
        <w:t xml:space="preserve">the </w:t>
      </w:r>
      <w:r>
        <w:t>project</w:t>
      </w:r>
      <w:r w:rsidR="00374AAD">
        <w:t>’s</w:t>
      </w:r>
      <w:r>
        <w:t xml:space="preserve"> life</w:t>
      </w:r>
      <w:r w:rsidR="002724BD">
        <w:t>:</w:t>
      </w:r>
    </w:p>
    <w:p w14:paraId="0F98A917" w14:textId="2B37013C" w:rsidR="002724BD" w:rsidRDefault="002724BD" w:rsidP="002724BD">
      <w:pPr>
        <w:pStyle w:val="Caption"/>
      </w:pPr>
      <w:r>
        <w:t>Table 4: Communication plan</w:t>
      </w:r>
    </w:p>
    <w:tbl>
      <w:tblPr>
        <w:tblStyle w:val="TableGridLight"/>
        <w:tblW w:w="9209" w:type="dxa"/>
        <w:tblLayout w:type="fixed"/>
        <w:tblLook w:val="0020" w:firstRow="1" w:lastRow="0" w:firstColumn="0" w:lastColumn="0" w:noHBand="0" w:noVBand="0"/>
      </w:tblPr>
      <w:tblGrid>
        <w:gridCol w:w="2263"/>
        <w:gridCol w:w="851"/>
        <w:gridCol w:w="1417"/>
        <w:gridCol w:w="2552"/>
        <w:gridCol w:w="2126"/>
      </w:tblGrid>
      <w:tr w:rsidR="00387531" w:rsidRPr="00E14149" w14:paraId="44DD9C33" w14:textId="77777777" w:rsidTr="007F38F0">
        <w:trPr>
          <w:cnfStyle w:val="100000000000" w:firstRow="1" w:lastRow="0" w:firstColumn="0" w:lastColumn="0" w:oddVBand="0" w:evenVBand="0" w:oddHBand="0" w:evenHBand="0" w:firstRowFirstColumn="0" w:firstRowLastColumn="0" w:lastRowFirstColumn="0" w:lastRowLastColumn="0"/>
          <w:trHeight w:val="345"/>
          <w:tblHeader/>
        </w:trPr>
        <w:tc>
          <w:tcPr>
            <w:tcW w:w="9209" w:type="dxa"/>
            <w:gridSpan w:val="5"/>
            <w:shd w:val="clear" w:color="auto" w:fill="E6EAF6" w:themeFill="background1"/>
          </w:tcPr>
          <w:p w14:paraId="50E6E4A0" w14:textId="6F2CFDF1" w:rsidR="00387531" w:rsidRDefault="00387531" w:rsidP="007F38F0">
            <w:pPr>
              <w:spacing w:line="259" w:lineRule="auto"/>
              <w:jc w:val="center"/>
              <w:rPr>
                <w:b/>
                <w:bCs/>
                <w:color w:val="0031A7" w:themeColor="text2"/>
                <w:sz w:val="20"/>
              </w:rPr>
            </w:pPr>
            <w:r>
              <w:rPr>
                <w:b/>
                <w:bCs/>
                <w:color w:val="0031A7" w:themeColor="text2"/>
                <w:sz w:val="20"/>
              </w:rPr>
              <w:t>MPower108</w:t>
            </w:r>
            <w:r w:rsidR="004A3EF3">
              <w:rPr>
                <w:b/>
                <w:bCs/>
                <w:color w:val="0031A7" w:themeColor="text2"/>
                <w:sz w:val="20"/>
              </w:rPr>
              <w:t xml:space="preserve"> Communication plan</w:t>
            </w:r>
          </w:p>
        </w:tc>
      </w:tr>
      <w:tr w:rsidR="00387531" w:rsidRPr="00E14149" w14:paraId="12A84EF3" w14:textId="77777777" w:rsidTr="004A3EF3">
        <w:trPr>
          <w:trHeight w:val="345"/>
        </w:trPr>
        <w:tc>
          <w:tcPr>
            <w:tcW w:w="9209" w:type="dxa"/>
            <w:gridSpan w:val="5"/>
            <w:shd w:val="clear" w:color="auto" w:fill="auto"/>
          </w:tcPr>
          <w:p w14:paraId="5828072E" w14:textId="19C526C2" w:rsidR="00387531" w:rsidRPr="00387531" w:rsidRDefault="004A3EF3" w:rsidP="00387531">
            <w:pPr>
              <w:rPr>
                <w:b/>
              </w:rPr>
            </w:pPr>
            <w:r>
              <w:rPr>
                <w:b/>
              </w:rPr>
              <w:t xml:space="preserve">Name: </w:t>
            </w:r>
            <w:r w:rsidR="00387531" w:rsidRPr="00387531">
              <w:rPr>
                <w:b/>
              </w:rPr>
              <w:t>Communication plan for Zac Whittle project</w:t>
            </w:r>
            <w:r w:rsidR="00374AAD">
              <w:rPr>
                <w:b/>
              </w:rPr>
              <w:t xml:space="preserve"> (ramp + handrail)</w:t>
            </w:r>
          </w:p>
        </w:tc>
      </w:tr>
      <w:tr w:rsidR="00387531" w:rsidRPr="00E14149" w14:paraId="25599798" w14:textId="77777777" w:rsidTr="004A3EF3">
        <w:trPr>
          <w:trHeight w:val="345"/>
        </w:trPr>
        <w:tc>
          <w:tcPr>
            <w:tcW w:w="9209" w:type="dxa"/>
            <w:gridSpan w:val="5"/>
            <w:shd w:val="clear" w:color="auto" w:fill="E6EAF6" w:themeFill="background1"/>
          </w:tcPr>
          <w:p w14:paraId="70B9DCD4" w14:textId="4A51ED24" w:rsidR="00387531" w:rsidRDefault="00387531" w:rsidP="00387531">
            <w:pPr>
              <w:spacing w:line="259" w:lineRule="auto"/>
              <w:rPr>
                <w:b/>
                <w:bCs/>
                <w:color w:val="0031A7" w:themeColor="text2"/>
                <w:sz w:val="20"/>
              </w:rPr>
            </w:pPr>
            <w:r>
              <w:rPr>
                <w:b/>
                <w:bCs/>
                <w:color w:val="0031A7" w:themeColor="text2"/>
                <w:sz w:val="20"/>
              </w:rPr>
              <w:t>Communication goals</w:t>
            </w:r>
          </w:p>
        </w:tc>
      </w:tr>
      <w:tr w:rsidR="00387531" w:rsidRPr="00E14149" w14:paraId="4C57E03D" w14:textId="77777777" w:rsidTr="004A3EF3">
        <w:trPr>
          <w:trHeight w:val="345"/>
        </w:trPr>
        <w:tc>
          <w:tcPr>
            <w:tcW w:w="9209" w:type="dxa"/>
            <w:gridSpan w:val="5"/>
            <w:shd w:val="clear" w:color="auto" w:fill="auto"/>
          </w:tcPr>
          <w:p w14:paraId="43270E2E" w14:textId="3BC21E92" w:rsidR="00387531" w:rsidRDefault="00387531" w:rsidP="00143C37">
            <w:pPr>
              <w:pStyle w:val="Tabletext0"/>
            </w:pPr>
            <w:r>
              <w:t>1. Broadcast project objectives and achievements across Sydney centre team</w:t>
            </w:r>
          </w:p>
        </w:tc>
      </w:tr>
      <w:tr w:rsidR="00387531" w:rsidRPr="00E14149" w14:paraId="79FBCBAB" w14:textId="77777777" w:rsidTr="004A3EF3">
        <w:trPr>
          <w:trHeight w:val="345"/>
        </w:trPr>
        <w:tc>
          <w:tcPr>
            <w:tcW w:w="9209" w:type="dxa"/>
            <w:gridSpan w:val="5"/>
            <w:shd w:val="clear" w:color="auto" w:fill="auto"/>
          </w:tcPr>
          <w:p w14:paraId="62B5F819" w14:textId="694CC059" w:rsidR="00387531" w:rsidRDefault="00387531" w:rsidP="00143C37">
            <w:pPr>
              <w:pStyle w:val="Tabletext0"/>
            </w:pPr>
            <w:r>
              <w:t>2. Update key stakeholders on project progress</w:t>
            </w:r>
          </w:p>
        </w:tc>
      </w:tr>
      <w:tr w:rsidR="00387531" w:rsidRPr="00E14149" w14:paraId="1F5634AA" w14:textId="77777777" w:rsidTr="004A3EF3">
        <w:trPr>
          <w:trHeight w:val="345"/>
        </w:trPr>
        <w:tc>
          <w:tcPr>
            <w:tcW w:w="9209" w:type="dxa"/>
            <w:gridSpan w:val="5"/>
            <w:shd w:val="clear" w:color="auto" w:fill="auto"/>
          </w:tcPr>
          <w:p w14:paraId="0417C7BC" w14:textId="775AB650" w:rsidR="00387531" w:rsidRDefault="00387531" w:rsidP="00143C37">
            <w:pPr>
              <w:pStyle w:val="Tabletext0"/>
            </w:pPr>
            <w:r>
              <w:t>3. Obtain review / feedback</w:t>
            </w:r>
          </w:p>
        </w:tc>
      </w:tr>
      <w:tr w:rsidR="00387531" w:rsidRPr="00E14149" w14:paraId="2A458E28" w14:textId="77777777" w:rsidTr="004A3EF3">
        <w:trPr>
          <w:trHeight w:val="345"/>
        </w:trPr>
        <w:tc>
          <w:tcPr>
            <w:tcW w:w="2263" w:type="dxa"/>
            <w:shd w:val="clear" w:color="auto" w:fill="E6EAF6" w:themeFill="background1"/>
          </w:tcPr>
          <w:p w14:paraId="27A83CB7" w14:textId="3831E14D" w:rsidR="00387531" w:rsidRPr="00E14149" w:rsidRDefault="00387531" w:rsidP="007F38F0">
            <w:pPr>
              <w:spacing w:line="259" w:lineRule="auto"/>
              <w:jc w:val="center"/>
              <w:rPr>
                <w:b/>
                <w:bCs/>
                <w:color w:val="0031A7" w:themeColor="text2"/>
                <w:sz w:val="20"/>
              </w:rPr>
            </w:pPr>
            <w:r>
              <w:rPr>
                <w:b/>
                <w:bCs/>
                <w:color w:val="0031A7" w:themeColor="text2"/>
                <w:sz w:val="20"/>
              </w:rPr>
              <w:t>Goal</w:t>
            </w:r>
          </w:p>
        </w:tc>
        <w:tc>
          <w:tcPr>
            <w:tcW w:w="851" w:type="dxa"/>
            <w:shd w:val="clear" w:color="auto" w:fill="E6EAF6" w:themeFill="background1"/>
          </w:tcPr>
          <w:p w14:paraId="7C2DFA44" w14:textId="70503E5F" w:rsidR="00387531" w:rsidRPr="00E14149" w:rsidRDefault="00387531" w:rsidP="007F38F0">
            <w:pPr>
              <w:spacing w:line="259" w:lineRule="auto"/>
              <w:jc w:val="center"/>
              <w:rPr>
                <w:b/>
                <w:bCs/>
                <w:color w:val="0031A7" w:themeColor="text2"/>
                <w:sz w:val="20"/>
              </w:rPr>
            </w:pPr>
            <w:r>
              <w:rPr>
                <w:b/>
                <w:bCs/>
                <w:color w:val="0031A7" w:themeColor="text2"/>
                <w:sz w:val="20"/>
              </w:rPr>
              <w:t>Owner</w:t>
            </w:r>
          </w:p>
        </w:tc>
        <w:tc>
          <w:tcPr>
            <w:tcW w:w="1417" w:type="dxa"/>
            <w:shd w:val="clear" w:color="auto" w:fill="E6EAF6" w:themeFill="background1"/>
          </w:tcPr>
          <w:p w14:paraId="0AE6EEFA" w14:textId="76D20B8C" w:rsidR="00387531" w:rsidRPr="00E14149" w:rsidRDefault="00387531" w:rsidP="007F38F0">
            <w:pPr>
              <w:spacing w:line="259" w:lineRule="auto"/>
              <w:jc w:val="center"/>
              <w:rPr>
                <w:b/>
                <w:bCs/>
                <w:color w:val="0031A7" w:themeColor="text2"/>
                <w:sz w:val="20"/>
              </w:rPr>
            </w:pPr>
            <w:r>
              <w:rPr>
                <w:b/>
                <w:bCs/>
                <w:color w:val="0031A7" w:themeColor="text2"/>
                <w:sz w:val="20"/>
              </w:rPr>
              <w:t>Audience</w:t>
            </w:r>
          </w:p>
        </w:tc>
        <w:tc>
          <w:tcPr>
            <w:tcW w:w="2552" w:type="dxa"/>
            <w:shd w:val="clear" w:color="auto" w:fill="E6EAF6" w:themeFill="background1"/>
          </w:tcPr>
          <w:p w14:paraId="586AB26D" w14:textId="1D3BB298" w:rsidR="00387531" w:rsidRPr="00E14149" w:rsidRDefault="00387531" w:rsidP="007F38F0">
            <w:pPr>
              <w:spacing w:line="259" w:lineRule="auto"/>
              <w:jc w:val="center"/>
              <w:rPr>
                <w:b/>
                <w:bCs/>
                <w:color w:val="0031A7" w:themeColor="text2"/>
                <w:sz w:val="20"/>
              </w:rPr>
            </w:pPr>
            <w:r>
              <w:rPr>
                <w:b/>
                <w:bCs/>
                <w:color w:val="0031A7" w:themeColor="text2"/>
                <w:sz w:val="20"/>
              </w:rPr>
              <w:t>Channel</w:t>
            </w:r>
          </w:p>
        </w:tc>
        <w:tc>
          <w:tcPr>
            <w:tcW w:w="2126" w:type="dxa"/>
            <w:shd w:val="clear" w:color="auto" w:fill="E6EAF6" w:themeFill="background1"/>
          </w:tcPr>
          <w:p w14:paraId="4D289E16" w14:textId="3D73DD88" w:rsidR="00387531" w:rsidRPr="00E14149" w:rsidRDefault="00387531" w:rsidP="007F38F0">
            <w:pPr>
              <w:spacing w:line="259" w:lineRule="auto"/>
              <w:jc w:val="center"/>
              <w:rPr>
                <w:b/>
                <w:bCs/>
                <w:color w:val="0031A7" w:themeColor="text2"/>
                <w:sz w:val="20"/>
              </w:rPr>
            </w:pPr>
            <w:r>
              <w:rPr>
                <w:b/>
                <w:bCs/>
                <w:color w:val="0031A7" w:themeColor="text2"/>
                <w:sz w:val="20"/>
              </w:rPr>
              <w:t>Date/Frequency</w:t>
            </w:r>
          </w:p>
        </w:tc>
      </w:tr>
      <w:tr w:rsidR="00387531" w:rsidRPr="00E14149" w14:paraId="176704D6" w14:textId="77777777" w:rsidTr="004A3EF3">
        <w:trPr>
          <w:trHeight w:val="926"/>
        </w:trPr>
        <w:tc>
          <w:tcPr>
            <w:tcW w:w="2263" w:type="dxa"/>
          </w:tcPr>
          <w:p w14:paraId="496B580B" w14:textId="79F5293D" w:rsidR="00387531" w:rsidRPr="00143C37" w:rsidRDefault="00387531" w:rsidP="00143C37">
            <w:pPr>
              <w:pStyle w:val="Tabletext0"/>
            </w:pPr>
            <w:r w:rsidRPr="00143C37">
              <w:t>1. Broadcast project objectives</w:t>
            </w:r>
          </w:p>
        </w:tc>
        <w:tc>
          <w:tcPr>
            <w:tcW w:w="851" w:type="dxa"/>
          </w:tcPr>
          <w:p w14:paraId="361D6AB9" w14:textId="14459AD7" w:rsidR="00387531" w:rsidRPr="00143C37" w:rsidRDefault="00387531" w:rsidP="00143C37">
            <w:pPr>
              <w:pStyle w:val="Tabletext0"/>
            </w:pPr>
            <w:r w:rsidRPr="00143C37">
              <w:t>CW</w:t>
            </w:r>
          </w:p>
        </w:tc>
        <w:tc>
          <w:tcPr>
            <w:tcW w:w="1417" w:type="dxa"/>
          </w:tcPr>
          <w:p w14:paraId="2194150C" w14:textId="5E3A65A0" w:rsidR="00387531" w:rsidRPr="00143C37" w:rsidRDefault="00387531" w:rsidP="00143C37">
            <w:pPr>
              <w:pStyle w:val="Tabletext0"/>
            </w:pPr>
            <w:r w:rsidRPr="00143C37">
              <w:t>Sydney centre (all teams)</w:t>
            </w:r>
          </w:p>
        </w:tc>
        <w:tc>
          <w:tcPr>
            <w:tcW w:w="2552" w:type="dxa"/>
          </w:tcPr>
          <w:p w14:paraId="13C27252" w14:textId="77777777" w:rsidR="00387531" w:rsidRPr="00143C37" w:rsidRDefault="00387531" w:rsidP="00143C37">
            <w:pPr>
              <w:pStyle w:val="Tabletext0"/>
            </w:pPr>
            <w:r w:rsidRPr="00143C37">
              <w:t>1. Announcement email</w:t>
            </w:r>
          </w:p>
          <w:p w14:paraId="48F83F08" w14:textId="60A06AE1" w:rsidR="00387531" w:rsidRPr="00143C37" w:rsidRDefault="00387531" w:rsidP="00143C37">
            <w:pPr>
              <w:pStyle w:val="Tabletext0"/>
            </w:pPr>
            <w:r w:rsidRPr="00143C37">
              <w:t xml:space="preserve">2. </w:t>
            </w:r>
            <w:r w:rsidR="00374AAD" w:rsidRPr="00143C37">
              <w:t>Team meeting (Toni Roberts’)</w:t>
            </w:r>
          </w:p>
        </w:tc>
        <w:tc>
          <w:tcPr>
            <w:tcW w:w="2126" w:type="dxa"/>
          </w:tcPr>
          <w:p w14:paraId="7696EF4B" w14:textId="1F872515" w:rsidR="00387531" w:rsidRPr="00143C37" w:rsidRDefault="00374AAD" w:rsidP="00143C37">
            <w:pPr>
              <w:pStyle w:val="Tabletext0"/>
            </w:pPr>
            <w:r w:rsidRPr="00143C37">
              <w:t>18/6/xx</w:t>
            </w:r>
          </w:p>
        </w:tc>
      </w:tr>
      <w:tr w:rsidR="00387531" w:rsidRPr="00E14149" w14:paraId="5C6FBB89" w14:textId="77777777" w:rsidTr="004A3EF3">
        <w:trPr>
          <w:trHeight w:val="653"/>
        </w:trPr>
        <w:tc>
          <w:tcPr>
            <w:tcW w:w="2263" w:type="dxa"/>
          </w:tcPr>
          <w:p w14:paraId="6631517E" w14:textId="773718A3" w:rsidR="00387531" w:rsidRPr="00143C37" w:rsidRDefault="00387531" w:rsidP="00143C37">
            <w:pPr>
              <w:pStyle w:val="Tabletext0"/>
            </w:pPr>
            <w:r w:rsidRPr="00143C37">
              <w:t>2. Progress updates</w:t>
            </w:r>
          </w:p>
        </w:tc>
        <w:tc>
          <w:tcPr>
            <w:tcW w:w="851" w:type="dxa"/>
          </w:tcPr>
          <w:p w14:paraId="0D10411E" w14:textId="02D26D4B" w:rsidR="00387531" w:rsidRPr="00143C37" w:rsidRDefault="00387531" w:rsidP="00143C37">
            <w:pPr>
              <w:pStyle w:val="Tabletext0"/>
            </w:pPr>
            <w:r w:rsidRPr="00143C37">
              <w:t>TR</w:t>
            </w:r>
          </w:p>
        </w:tc>
        <w:tc>
          <w:tcPr>
            <w:tcW w:w="1417" w:type="dxa"/>
          </w:tcPr>
          <w:p w14:paraId="439ED66B" w14:textId="27021B0E" w:rsidR="00387531" w:rsidRPr="00143C37" w:rsidRDefault="00387531" w:rsidP="00143C37">
            <w:pPr>
              <w:pStyle w:val="Tabletext0"/>
            </w:pPr>
            <w:r w:rsidRPr="00143C37">
              <w:t>Key stakeholders</w:t>
            </w:r>
          </w:p>
        </w:tc>
        <w:tc>
          <w:tcPr>
            <w:tcW w:w="2552" w:type="dxa"/>
          </w:tcPr>
          <w:p w14:paraId="3F949B64" w14:textId="3D45FDFA" w:rsidR="00387531" w:rsidRPr="00143C37" w:rsidRDefault="00387531" w:rsidP="00143C37">
            <w:pPr>
              <w:pStyle w:val="Tabletext0"/>
            </w:pPr>
            <w:r w:rsidRPr="00143C37">
              <w:t>Email</w:t>
            </w:r>
          </w:p>
        </w:tc>
        <w:tc>
          <w:tcPr>
            <w:tcW w:w="2126" w:type="dxa"/>
          </w:tcPr>
          <w:p w14:paraId="431A20F9" w14:textId="0087975A" w:rsidR="00387531" w:rsidRPr="00143C37" w:rsidRDefault="00387531" w:rsidP="00143C37">
            <w:pPr>
              <w:pStyle w:val="Tabletext0"/>
            </w:pPr>
            <w:r w:rsidRPr="00143C37">
              <w:t>Every week</w:t>
            </w:r>
          </w:p>
        </w:tc>
      </w:tr>
      <w:tr w:rsidR="00387531" w:rsidRPr="00E14149" w14:paraId="7B577773" w14:textId="77777777" w:rsidTr="004A3EF3">
        <w:trPr>
          <w:trHeight w:val="846"/>
        </w:trPr>
        <w:tc>
          <w:tcPr>
            <w:tcW w:w="2263" w:type="dxa"/>
          </w:tcPr>
          <w:p w14:paraId="457A50C2" w14:textId="68F85F8F" w:rsidR="00387531" w:rsidRPr="00143C37" w:rsidRDefault="00387531" w:rsidP="00143C37">
            <w:pPr>
              <w:pStyle w:val="Tabletext0"/>
            </w:pPr>
            <w:r w:rsidRPr="00143C37">
              <w:t>3. Explain project benefits</w:t>
            </w:r>
          </w:p>
        </w:tc>
        <w:tc>
          <w:tcPr>
            <w:tcW w:w="851" w:type="dxa"/>
          </w:tcPr>
          <w:p w14:paraId="00790217" w14:textId="1B1DD9EB" w:rsidR="00387531" w:rsidRPr="00143C37" w:rsidRDefault="00387531" w:rsidP="00143C37">
            <w:pPr>
              <w:pStyle w:val="Tabletext0"/>
            </w:pPr>
            <w:r w:rsidRPr="00143C37">
              <w:t>CW</w:t>
            </w:r>
          </w:p>
        </w:tc>
        <w:tc>
          <w:tcPr>
            <w:tcW w:w="1417" w:type="dxa"/>
          </w:tcPr>
          <w:p w14:paraId="3D51D724" w14:textId="41C9903F" w:rsidR="00387531" w:rsidRPr="00143C37" w:rsidRDefault="00387531" w:rsidP="00143C37">
            <w:pPr>
              <w:pStyle w:val="Tabletext0"/>
            </w:pPr>
            <w:r w:rsidRPr="00143C37">
              <w:t>Key stakeholders</w:t>
            </w:r>
          </w:p>
        </w:tc>
        <w:tc>
          <w:tcPr>
            <w:tcW w:w="2552" w:type="dxa"/>
          </w:tcPr>
          <w:p w14:paraId="07B74F0F" w14:textId="4BD453FC" w:rsidR="00387531" w:rsidRPr="00143C37" w:rsidRDefault="00387531" w:rsidP="00143C37">
            <w:pPr>
              <w:pStyle w:val="Tabletext0"/>
            </w:pPr>
            <w:r w:rsidRPr="00143C37">
              <w:t>Stakeholder meeting (online)</w:t>
            </w:r>
          </w:p>
        </w:tc>
        <w:tc>
          <w:tcPr>
            <w:tcW w:w="2126" w:type="dxa"/>
          </w:tcPr>
          <w:p w14:paraId="1E609C43" w14:textId="4E7CCB98" w:rsidR="00387531" w:rsidRPr="00143C37" w:rsidRDefault="00387531" w:rsidP="00143C37">
            <w:pPr>
              <w:pStyle w:val="Tabletext0"/>
            </w:pPr>
            <w:r w:rsidRPr="00143C37">
              <w:t xml:space="preserve">Project </w:t>
            </w:r>
            <w:proofErr w:type="spellStart"/>
            <w:r w:rsidRPr="00143C37">
              <w:t>kickoff</w:t>
            </w:r>
            <w:proofErr w:type="spellEnd"/>
            <w:r w:rsidR="00374AAD" w:rsidRPr="00143C37">
              <w:t xml:space="preserve"> 20/6/xx</w:t>
            </w:r>
          </w:p>
        </w:tc>
      </w:tr>
      <w:tr w:rsidR="00387531" w:rsidRPr="00E14149" w14:paraId="43ABC9C4" w14:textId="77777777" w:rsidTr="004A3EF3">
        <w:trPr>
          <w:trHeight w:val="983"/>
        </w:trPr>
        <w:tc>
          <w:tcPr>
            <w:tcW w:w="2263" w:type="dxa"/>
          </w:tcPr>
          <w:p w14:paraId="658E710F" w14:textId="21CC51B6" w:rsidR="00387531" w:rsidRPr="00143C37" w:rsidRDefault="00387531" w:rsidP="00143C37">
            <w:pPr>
              <w:pStyle w:val="Tabletext0"/>
            </w:pPr>
            <w:r w:rsidRPr="00143C37">
              <w:t>4. Customer feedback</w:t>
            </w:r>
          </w:p>
        </w:tc>
        <w:tc>
          <w:tcPr>
            <w:tcW w:w="851" w:type="dxa"/>
          </w:tcPr>
          <w:p w14:paraId="24943713" w14:textId="3D32C934" w:rsidR="00387531" w:rsidRPr="00143C37" w:rsidRDefault="00387531" w:rsidP="00143C37">
            <w:pPr>
              <w:pStyle w:val="Tabletext0"/>
            </w:pPr>
            <w:r w:rsidRPr="00143C37">
              <w:t>TR</w:t>
            </w:r>
          </w:p>
        </w:tc>
        <w:tc>
          <w:tcPr>
            <w:tcW w:w="1417" w:type="dxa"/>
          </w:tcPr>
          <w:p w14:paraId="544D880C" w14:textId="77777777" w:rsidR="00387531" w:rsidRPr="00143C37" w:rsidRDefault="00387531" w:rsidP="00143C37">
            <w:pPr>
              <w:pStyle w:val="Tabletext0"/>
            </w:pPr>
            <w:r w:rsidRPr="00143C37">
              <w:t xml:space="preserve">Toni’s team </w:t>
            </w:r>
          </w:p>
          <w:p w14:paraId="65119995" w14:textId="4F39FF02" w:rsidR="00387531" w:rsidRPr="00143C37" w:rsidRDefault="00387531" w:rsidP="00143C37">
            <w:pPr>
              <w:pStyle w:val="Tabletext0"/>
            </w:pPr>
            <w:r w:rsidRPr="00143C37">
              <w:t>OT</w:t>
            </w:r>
            <w:r w:rsidR="00374AAD" w:rsidRPr="00143C37">
              <w:t xml:space="preserve"> &amp; Toni</w:t>
            </w:r>
          </w:p>
        </w:tc>
        <w:tc>
          <w:tcPr>
            <w:tcW w:w="2552" w:type="dxa"/>
          </w:tcPr>
          <w:p w14:paraId="016200FB" w14:textId="6392BCD3" w:rsidR="00387531" w:rsidRPr="00143C37" w:rsidRDefault="00374AAD" w:rsidP="00143C37">
            <w:pPr>
              <w:pStyle w:val="Tabletext0"/>
            </w:pPr>
            <w:r w:rsidRPr="00143C37">
              <w:t>1. Survey (online)</w:t>
            </w:r>
          </w:p>
          <w:p w14:paraId="6F3DE67B" w14:textId="79A3B0DE" w:rsidR="00374AAD" w:rsidRPr="00143C37" w:rsidRDefault="00374AAD" w:rsidP="00143C37">
            <w:pPr>
              <w:pStyle w:val="Tabletext0"/>
            </w:pPr>
            <w:r w:rsidRPr="00143C37">
              <w:t>2. Interview (in person)</w:t>
            </w:r>
          </w:p>
        </w:tc>
        <w:tc>
          <w:tcPr>
            <w:tcW w:w="2126" w:type="dxa"/>
          </w:tcPr>
          <w:p w14:paraId="2C928C3C" w14:textId="77777777" w:rsidR="00387531" w:rsidRPr="00143C37" w:rsidRDefault="00374AAD" w:rsidP="00143C37">
            <w:pPr>
              <w:pStyle w:val="Tabletext0"/>
            </w:pPr>
            <w:r w:rsidRPr="00143C37">
              <w:t>20/10/xx</w:t>
            </w:r>
          </w:p>
          <w:p w14:paraId="34BFF877" w14:textId="02BBC1EC" w:rsidR="00374AAD" w:rsidRPr="00143C37" w:rsidRDefault="00374AAD" w:rsidP="00143C37">
            <w:pPr>
              <w:pStyle w:val="Tabletext0"/>
            </w:pPr>
            <w:r w:rsidRPr="00143C37">
              <w:t>21/10/xx</w:t>
            </w:r>
          </w:p>
        </w:tc>
      </w:tr>
    </w:tbl>
    <w:p w14:paraId="73E34752" w14:textId="4A875C1B" w:rsidR="00374AAD" w:rsidRDefault="00374AAD" w:rsidP="00374AAD">
      <w:pPr>
        <w:pStyle w:val="Heading2"/>
      </w:pPr>
      <w:r>
        <w:lastRenderedPageBreak/>
        <w:t>Illustrative example</w:t>
      </w:r>
      <w:r w:rsidR="00B85C9F">
        <w:t xml:space="preserve"> – </w:t>
      </w:r>
      <w:r>
        <w:t>Training plan</w:t>
      </w:r>
    </w:p>
    <w:p w14:paraId="35E1A8FA" w14:textId="77777777" w:rsidR="002522FB" w:rsidRDefault="00374AAD" w:rsidP="00374AAD">
      <w:r>
        <w:t xml:space="preserve">While Zac may be familiar with using ramps, in the interest of safety, he should be provided with training on navigating the ramp safely at home. </w:t>
      </w:r>
      <w:r w:rsidR="002522FB">
        <w:t xml:space="preserve">As part of his contract, the builder will provide a 30 minute session instructing Zac with his OT, </w:t>
      </w:r>
      <w:proofErr w:type="spellStart"/>
      <w:r w:rsidR="002522FB">
        <w:t>Noela</w:t>
      </w:r>
      <w:proofErr w:type="spellEnd"/>
      <w:r w:rsidR="002522FB">
        <w:t xml:space="preserve"> present. </w:t>
      </w:r>
      <w:proofErr w:type="spellStart"/>
      <w:r w:rsidR="002522FB">
        <w:t>Noela</w:t>
      </w:r>
      <w:proofErr w:type="spellEnd"/>
      <w:r w:rsidR="002522FB">
        <w:t xml:space="preserve"> will then provide further instruction to Zac’s mother, Mona and his DSW, Alex, who may need to provide additional support until he can negotiate the ramp on his own.</w:t>
      </w:r>
    </w:p>
    <w:p w14:paraId="2DC9A9E4" w14:textId="315FD159" w:rsidR="00374AAD" w:rsidRDefault="00374AAD" w:rsidP="00374AAD">
      <w:r>
        <w:t xml:space="preserve">Toni </w:t>
      </w:r>
      <w:r w:rsidR="00F926FD">
        <w:t>prepares a training plan as follows</w:t>
      </w:r>
      <w:r w:rsidR="002522FB">
        <w:t>:</w:t>
      </w:r>
    </w:p>
    <w:p w14:paraId="43EF111C" w14:textId="4EF532C0" w:rsidR="002724BD" w:rsidRDefault="002724BD" w:rsidP="002724BD">
      <w:pPr>
        <w:pStyle w:val="Caption"/>
      </w:pPr>
      <w:r>
        <w:t>Table 5: Training plan</w:t>
      </w:r>
    </w:p>
    <w:tbl>
      <w:tblPr>
        <w:tblStyle w:val="TableGridLight"/>
        <w:tblW w:w="9561" w:type="dxa"/>
        <w:tblLayout w:type="fixed"/>
        <w:tblLook w:val="0020" w:firstRow="1" w:lastRow="0" w:firstColumn="0" w:lastColumn="0" w:noHBand="0" w:noVBand="0"/>
      </w:tblPr>
      <w:tblGrid>
        <w:gridCol w:w="1555"/>
        <w:gridCol w:w="1500"/>
        <w:gridCol w:w="1914"/>
        <w:gridCol w:w="1689"/>
        <w:gridCol w:w="1626"/>
        <w:gridCol w:w="1277"/>
      </w:tblGrid>
      <w:tr w:rsidR="002522FB" w:rsidRPr="00E14149" w14:paraId="7DE00387" w14:textId="77777777" w:rsidTr="007F38F0">
        <w:trPr>
          <w:cnfStyle w:val="100000000000" w:firstRow="1" w:lastRow="0" w:firstColumn="0" w:lastColumn="0" w:oddVBand="0" w:evenVBand="0" w:oddHBand="0" w:evenHBand="0" w:firstRowFirstColumn="0" w:firstRowLastColumn="0" w:lastRowFirstColumn="0" w:lastRowLastColumn="0"/>
          <w:trHeight w:val="348"/>
          <w:tblHeader/>
        </w:trPr>
        <w:tc>
          <w:tcPr>
            <w:tcW w:w="9561" w:type="dxa"/>
            <w:gridSpan w:val="6"/>
            <w:shd w:val="clear" w:color="auto" w:fill="E6EAF6" w:themeFill="background1"/>
          </w:tcPr>
          <w:p w14:paraId="5E0EEE7C" w14:textId="1B25B3E3" w:rsidR="002522FB" w:rsidRDefault="002522FB" w:rsidP="00C472D0">
            <w:pPr>
              <w:pStyle w:val="TableHeading"/>
            </w:pPr>
            <w:r>
              <w:t>MPower108</w:t>
            </w:r>
            <w:r w:rsidR="00C472D0">
              <w:t xml:space="preserve"> Training plan</w:t>
            </w:r>
          </w:p>
        </w:tc>
      </w:tr>
      <w:tr w:rsidR="002522FB" w:rsidRPr="00E14149" w14:paraId="59770776" w14:textId="77777777" w:rsidTr="002522FB">
        <w:trPr>
          <w:cnfStyle w:val="100000000000" w:firstRow="1" w:lastRow="0" w:firstColumn="0" w:lastColumn="0" w:oddVBand="0" w:evenVBand="0" w:oddHBand="0" w:evenHBand="0" w:firstRowFirstColumn="0" w:firstRowLastColumn="0" w:lastRowFirstColumn="0" w:lastRowLastColumn="0"/>
          <w:trHeight w:val="348"/>
          <w:tblHeader/>
        </w:trPr>
        <w:tc>
          <w:tcPr>
            <w:tcW w:w="9561" w:type="dxa"/>
            <w:gridSpan w:val="6"/>
            <w:shd w:val="clear" w:color="auto" w:fill="auto"/>
          </w:tcPr>
          <w:p w14:paraId="15F4553F" w14:textId="66779F43" w:rsidR="002522FB" w:rsidRPr="00387531" w:rsidRDefault="002522FB" w:rsidP="007F38F0">
            <w:pPr>
              <w:rPr>
                <w:b/>
              </w:rPr>
            </w:pPr>
            <w:r>
              <w:rPr>
                <w:b/>
              </w:rPr>
              <w:t xml:space="preserve">Training </w:t>
            </w:r>
            <w:r w:rsidRPr="00387531">
              <w:rPr>
                <w:b/>
              </w:rPr>
              <w:t>plan for Zac Whittle project</w:t>
            </w:r>
            <w:r>
              <w:rPr>
                <w:b/>
              </w:rPr>
              <w:t xml:space="preserve"> (ramp + handrail)</w:t>
            </w:r>
          </w:p>
        </w:tc>
      </w:tr>
      <w:tr w:rsidR="002522FB" w:rsidRPr="00E14149" w14:paraId="545400D5" w14:textId="77777777" w:rsidTr="007F38F0">
        <w:trPr>
          <w:cnfStyle w:val="100000000000" w:firstRow="1" w:lastRow="0" w:firstColumn="0" w:lastColumn="0" w:oddVBand="0" w:evenVBand="0" w:oddHBand="0" w:evenHBand="0" w:firstRowFirstColumn="0" w:firstRowLastColumn="0" w:lastRowFirstColumn="0" w:lastRowLastColumn="0"/>
          <w:trHeight w:val="348"/>
          <w:tblHeader/>
        </w:trPr>
        <w:tc>
          <w:tcPr>
            <w:tcW w:w="9561" w:type="dxa"/>
            <w:gridSpan w:val="6"/>
            <w:shd w:val="clear" w:color="auto" w:fill="E6EAF6" w:themeFill="background1"/>
          </w:tcPr>
          <w:p w14:paraId="46660ED6" w14:textId="616329EE" w:rsidR="002522FB" w:rsidRDefault="002522FB" w:rsidP="007F38F0">
            <w:pPr>
              <w:spacing w:line="259" w:lineRule="auto"/>
              <w:rPr>
                <w:b/>
                <w:bCs/>
                <w:color w:val="0031A7" w:themeColor="text2"/>
                <w:sz w:val="20"/>
              </w:rPr>
            </w:pPr>
            <w:r>
              <w:rPr>
                <w:b/>
                <w:bCs/>
                <w:color w:val="0031A7" w:themeColor="text2"/>
                <w:sz w:val="20"/>
              </w:rPr>
              <w:t>Training objectives / outcomes</w:t>
            </w:r>
          </w:p>
        </w:tc>
      </w:tr>
      <w:tr w:rsidR="002522FB" w:rsidRPr="00E14149" w14:paraId="595FA8F4" w14:textId="77777777" w:rsidTr="002522FB">
        <w:trPr>
          <w:cnfStyle w:val="100000000000" w:firstRow="1" w:lastRow="0" w:firstColumn="0" w:lastColumn="0" w:oddVBand="0" w:evenVBand="0" w:oddHBand="0" w:evenHBand="0" w:firstRowFirstColumn="0" w:firstRowLastColumn="0" w:lastRowFirstColumn="0" w:lastRowLastColumn="0"/>
          <w:trHeight w:val="348"/>
          <w:tblHeader/>
        </w:trPr>
        <w:tc>
          <w:tcPr>
            <w:tcW w:w="9561" w:type="dxa"/>
            <w:gridSpan w:val="6"/>
            <w:shd w:val="clear" w:color="auto" w:fill="auto"/>
          </w:tcPr>
          <w:p w14:paraId="35B0C418" w14:textId="03ED59F6" w:rsidR="002522FB" w:rsidRPr="00DC3E3C" w:rsidRDefault="002522FB" w:rsidP="007F38F0">
            <w:pPr>
              <w:rPr>
                <w:sz w:val="20"/>
                <w:szCs w:val="20"/>
              </w:rPr>
            </w:pPr>
            <w:r w:rsidRPr="00DC3E3C">
              <w:rPr>
                <w:sz w:val="20"/>
                <w:szCs w:val="20"/>
              </w:rPr>
              <w:t>1. Zac can navigate the ramp safely using the handrail</w:t>
            </w:r>
          </w:p>
        </w:tc>
      </w:tr>
      <w:tr w:rsidR="002522FB" w:rsidRPr="00E14149" w14:paraId="786422A6" w14:textId="77777777" w:rsidTr="002522FB">
        <w:trPr>
          <w:cnfStyle w:val="100000000000" w:firstRow="1" w:lastRow="0" w:firstColumn="0" w:lastColumn="0" w:oddVBand="0" w:evenVBand="0" w:oddHBand="0" w:evenHBand="0" w:firstRowFirstColumn="0" w:firstRowLastColumn="0" w:lastRowFirstColumn="0" w:lastRowLastColumn="0"/>
          <w:trHeight w:val="348"/>
          <w:tblHeader/>
        </w:trPr>
        <w:tc>
          <w:tcPr>
            <w:tcW w:w="9561" w:type="dxa"/>
            <w:gridSpan w:val="6"/>
            <w:shd w:val="clear" w:color="auto" w:fill="auto"/>
          </w:tcPr>
          <w:p w14:paraId="45E1897C" w14:textId="068189E0" w:rsidR="002522FB" w:rsidRPr="00DC3E3C" w:rsidRDefault="002522FB" w:rsidP="007F38F0">
            <w:pPr>
              <w:rPr>
                <w:sz w:val="20"/>
                <w:szCs w:val="20"/>
              </w:rPr>
            </w:pPr>
            <w:r w:rsidRPr="00DC3E3C">
              <w:rPr>
                <w:sz w:val="20"/>
                <w:szCs w:val="20"/>
              </w:rPr>
              <w:t>2. Care providers can offer safe support of the ramp if required</w:t>
            </w:r>
          </w:p>
        </w:tc>
      </w:tr>
      <w:tr w:rsidR="002522FB" w:rsidRPr="00E14149" w14:paraId="544B78AF" w14:textId="77777777" w:rsidTr="002522FB">
        <w:trPr>
          <w:cnfStyle w:val="100000000000" w:firstRow="1" w:lastRow="0" w:firstColumn="0" w:lastColumn="0" w:oddVBand="0" w:evenVBand="0" w:oddHBand="0" w:evenHBand="0" w:firstRowFirstColumn="0" w:firstRowLastColumn="0" w:lastRowFirstColumn="0" w:lastRowLastColumn="0"/>
          <w:trHeight w:val="348"/>
          <w:tblHeader/>
        </w:trPr>
        <w:tc>
          <w:tcPr>
            <w:tcW w:w="1555" w:type="dxa"/>
            <w:shd w:val="clear" w:color="auto" w:fill="E6EAF6" w:themeFill="background1"/>
          </w:tcPr>
          <w:p w14:paraId="6A348865" w14:textId="41C58E97" w:rsidR="002522FB" w:rsidRPr="00E14149" w:rsidRDefault="002522FB" w:rsidP="007F38F0">
            <w:pPr>
              <w:spacing w:line="259" w:lineRule="auto"/>
              <w:jc w:val="center"/>
              <w:rPr>
                <w:b/>
                <w:bCs/>
                <w:color w:val="0031A7" w:themeColor="text2"/>
                <w:sz w:val="20"/>
              </w:rPr>
            </w:pPr>
            <w:r>
              <w:rPr>
                <w:b/>
                <w:bCs/>
                <w:color w:val="0031A7" w:themeColor="text2"/>
                <w:sz w:val="20"/>
              </w:rPr>
              <w:t>Method</w:t>
            </w:r>
          </w:p>
        </w:tc>
        <w:tc>
          <w:tcPr>
            <w:tcW w:w="1500" w:type="dxa"/>
            <w:shd w:val="clear" w:color="auto" w:fill="E6EAF6" w:themeFill="background1"/>
          </w:tcPr>
          <w:p w14:paraId="7C618126" w14:textId="3E8C8D20" w:rsidR="002522FB" w:rsidRPr="00E14149" w:rsidRDefault="002522FB" w:rsidP="007F38F0">
            <w:pPr>
              <w:spacing w:line="259" w:lineRule="auto"/>
              <w:jc w:val="center"/>
              <w:rPr>
                <w:b/>
                <w:bCs/>
                <w:color w:val="0031A7" w:themeColor="text2"/>
                <w:sz w:val="20"/>
              </w:rPr>
            </w:pPr>
            <w:r>
              <w:rPr>
                <w:b/>
                <w:bCs/>
                <w:color w:val="0031A7" w:themeColor="text2"/>
                <w:sz w:val="20"/>
              </w:rPr>
              <w:t>Trainer</w:t>
            </w:r>
          </w:p>
        </w:tc>
        <w:tc>
          <w:tcPr>
            <w:tcW w:w="1914" w:type="dxa"/>
            <w:shd w:val="clear" w:color="auto" w:fill="E6EAF6" w:themeFill="background1"/>
          </w:tcPr>
          <w:p w14:paraId="43A495AD" w14:textId="77777777" w:rsidR="002522FB" w:rsidRPr="00E14149" w:rsidRDefault="002522FB" w:rsidP="007F38F0">
            <w:pPr>
              <w:spacing w:line="259" w:lineRule="auto"/>
              <w:jc w:val="center"/>
              <w:rPr>
                <w:b/>
                <w:bCs/>
                <w:color w:val="0031A7" w:themeColor="text2"/>
                <w:sz w:val="20"/>
              </w:rPr>
            </w:pPr>
            <w:r>
              <w:rPr>
                <w:b/>
                <w:bCs/>
                <w:color w:val="0031A7" w:themeColor="text2"/>
                <w:sz w:val="20"/>
              </w:rPr>
              <w:t>Audience</w:t>
            </w:r>
          </w:p>
        </w:tc>
        <w:tc>
          <w:tcPr>
            <w:tcW w:w="1689" w:type="dxa"/>
            <w:shd w:val="clear" w:color="auto" w:fill="E6EAF6" w:themeFill="background1"/>
          </w:tcPr>
          <w:p w14:paraId="1C0EE5E4" w14:textId="25D9A711" w:rsidR="002522FB" w:rsidRPr="00E14149" w:rsidRDefault="002522FB" w:rsidP="007F38F0">
            <w:pPr>
              <w:spacing w:line="259" w:lineRule="auto"/>
              <w:jc w:val="center"/>
              <w:rPr>
                <w:b/>
                <w:bCs/>
                <w:color w:val="0031A7" w:themeColor="text2"/>
                <w:sz w:val="20"/>
              </w:rPr>
            </w:pPr>
            <w:r>
              <w:rPr>
                <w:b/>
                <w:bCs/>
                <w:color w:val="0031A7" w:themeColor="text2"/>
                <w:sz w:val="20"/>
              </w:rPr>
              <w:t>Time frame</w:t>
            </w:r>
          </w:p>
        </w:tc>
        <w:tc>
          <w:tcPr>
            <w:tcW w:w="1626" w:type="dxa"/>
            <w:shd w:val="clear" w:color="auto" w:fill="E6EAF6" w:themeFill="background1"/>
          </w:tcPr>
          <w:p w14:paraId="4B67E250" w14:textId="6A91F81E" w:rsidR="002522FB" w:rsidRDefault="002522FB" w:rsidP="007F38F0">
            <w:pPr>
              <w:spacing w:line="259" w:lineRule="auto"/>
              <w:jc w:val="center"/>
              <w:rPr>
                <w:b/>
                <w:bCs/>
                <w:color w:val="0031A7" w:themeColor="text2"/>
                <w:sz w:val="20"/>
              </w:rPr>
            </w:pPr>
            <w:r>
              <w:rPr>
                <w:b/>
                <w:bCs/>
                <w:color w:val="0031A7" w:themeColor="text2"/>
                <w:sz w:val="20"/>
              </w:rPr>
              <w:t xml:space="preserve">Resources </w:t>
            </w:r>
          </w:p>
        </w:tc>
        <w:tc>
          <w:tcPr>
            <w:tcW w:w="1277" w:type="dxa"/>
            <w:shd w:val="clear" w:color="auto" w:fill="E6EAF6" w:themeFill="background1"/>
          </w:tcPr>
          <w:p w14:paraId="02961FB8" w14:textId="5C0BCA97" w:rsidR="002522FB" w:rsidRPr="00E14149" w:rsidRDefault="002522FB" w:rsidP="007F38F0">
            <w:pPr>
              <w:spacing w:line="259" w:lineRule="auto"/>
              <w:jc w:val="center"/>
              <w:rPr>
                <w:b/>
                <w:bCs/>
                <w:color w:val="0031A7" w:themeColor="text2"/>
                <w:sz w:val="20"/>
              </w:rPr>
            </w:pPr>
            <w:r>
              <w:rPr>
                <w:b/>
                <w:bCs/>
                <w:color w:val="0031A7" w:themeColor="text2"/>
                <w:sz w:val="20"/>
              </w:rPr>
              <w:t>Cost</w:t>
            </w:r>
          </w:p>
        </w:tc>
      </w:tr>
      <w:tr w:rsidR="002522FB" w:rsidRPr="00E14149" w14:paraId="26CEB538" w14:textId="77777777" w:rsidTr="002522FB">
        <w:trPr>
          <w:trHeight w:val="936"/>
        </w:trPr>
        <w:tc>
          <w:tcPr>
            <w:tcW w:w="1555" w:type="dxa"/>
          </w:tcPr>
          <w:p w14:paraId="6E61BD2C" w14:textId="538637D6" w:rsidR="002522FB" w:rsidRPr="00387531" w:rsidRDefault="002522FB" w:rsidP="00143C37">
            <w:pPr>
              <w:pStyle w:val="Tabletext0"/>
            </w:pPr>
            <w:r>
              <w:t>Coaching</w:t>
            </w:r>
          </w:p>
        </w:tc>
        <w:tc>
          <w:tcPr>
            <w:tcW w:w="1500" w:type="dxa"/>
          </w:tcPr>
          <w:p w14:paraId="36A32B89" w14:textId="7F3CA55A" w:rsidR="002522FB" w:rsidRPr="00E14149" w:rsidRDefault="002522FB" w:rsidP="00143C37">
            <w:pPr>
              <w:pStyle w:val="Tabletext0"/>
            </w:pPr>
            <w:r>
              <w:t>Contractor</w:t>
            </w:r>
          </w:p>
        </w:tc>
        <w:tc>
          <w:tcPr>
            <w:tcW w:w="1914" w:type="dxa"/>
          </w:tcPr>
          <w:p w14:paraId="2CC9E5A3" w14:textId="4D3ED1A2" w:rsidR="002522FB" w:rsidRPr="00E14149" w:rsidRDefault="002522FB" w:rsidP="00143C37">
            <w:pPr>
              <w:pStyle w:val="Tabletext0"/>
            </w:pPr>
            <w:r>
              <w:t>OT and Zac</w:t>
            </w:r>
          </w:p>
        </w:tc>
        <w:tc>
          <w:tcPr>
            <w:tcW w:w="1689" w:type="dxa"/>
          </w:tcPr>
          <w:p w14:paraId="10414AB9" w14:textId="46EEA212" w:rsidR="002522FB" w:rsidRPr="00387531" w:rsidRDefault="002522FB" w:rsidP="00143C37">
            <w:pPr>
              <w:pStyle w:val="Tabletext0"/>
            </w:pPr>
            <w:r>
              <w:t>30 minutes</w:t>
            </w:r>
          </w:p>
        </w:tc>
        <w:tc>
          <w:tcPr>
            <w:tcW w:w="1626" w:type="dxa"/>
          </w:tcPr>
          <w:p w14:paraId="0A4A32B2" w14:textId="54195BA8" w:rsidR="002522FB" w:rsidRPr="00E14149" w:rsidRDefault="002522FB" w:rsidP="00143C37">
            <w:pPr>
              <w:pStyle w:val="Tabletext0"/>
            </w:pPr>
            <w:r>
              <w:t>Safety signage</w:t>
            </w:r>
          </w:p>
        </w:tc>
        <w:tc>
          <w:tcPr>
            <w:tcW w:w="1277" w:type="dxa"/>
          </w:tcPr>
          <w:p w14:paraId="33DC55A7" w14:textId="65E700DA" w:rsidR="002522FB" w:rsidRPr="00E14149" w:rsidRDefault="002522FB" w:rsidP="00143C37">
            <w:pPr>
              <w:pStyle w:val="Tabletext0"/>
            </w:pPr>
            <w:r>
              <w:t>N/A</w:t>
            </w:r>
          </w:p>
        </w:tc>
      </w:tr>
      <w:tr w:rsidR="002522FB" w:rsidRPr="00E14149" w14:paraId="3A7C749C" w14:textId="77777777" w:rsidTr="002522FB">
        <w:trPr>
          <w:trHeight w:val="660"/>
        </w:trPr>
        <w:tc>
          <w:tcPr>
            <w:tcW w:w="1555" w:type="dxa"/>
          </w:tcPr>
          <w:p w14:paraId="630AFF1B" w14:textId="07927C06" w:rsidR="002522FB" w:rsidRPr="00E14149" w:rsidRDefault="002522FB" w:rsidP="00143C37">
            <w:pPr>
              <w:pStyle w:val="Tabletext0"/>
            </w:pPr>
            <w:r>
              <w:t>Coaching</w:t>
            </w:r>
          </w:p>
        </w:tc>
        <w:tc>
          <w:tcPr>
            <w:tcW w:w="1500" w:type="dxa"/>
          </w:tcPr>
          <w:p w14:paraId="37E99FE0" w14:textId="0ED1F5EA" w:rsidR="002522FB" w:rsidRPr="00E14149" w:rsidRDefault="002522FB" w:rsidP="00143C37">
            <w:pPr>
              <w:pStyle w:val="Tabletext0"/>
            </w:pPr>
            <w:r>
              <w:t>OT</w:t>
            </w:r>
          </w:p>
        </w:tc>
        <w:tc>
          <w:tcPr>
            <w:tcW w:w="1914" w:type="dxa"/>
          </w:tcPr>
          <w:p w14:paraId="18A731E3" w14:textId="64F44F7E" w:rsidR="002522FB" w:rsidRPr="00E14149" w:rsidRDefault="002522FB" w:rsidP="00143C37">
            <w:pPr>
              <w:pStyle w:val="Tabletext0"/>
            </w:pPr>
            <w:r>
              <w:t>Zac, Mona, DSW</w:t>
            </w:r>
          </w:p>
        </w:tc>
        <w:tc>
          <w:tcPr>
            <w:tcW w:w="1689" w:type="dxa"/>
          </w:tcPr>
          <w:p w14:paraId="61319F50" w14:textId="39FC63BA" w:rsidR="002522FB" w:rsidRPr="00E14149" w:rsidRDefault="002522FB" w:rsidP="00143C37">
            <w:pPr>
              <w:pStyle w:val="Tabletext0"/>
            </w:pPr>
            <w:r>
              <w:t>30 minutes</w:t>
            </w:r>
          </w:p>
        </w:tc>
        <w:tc>
          <w:tcPr>
            <w:tcW w:w="1626" w:type="dxa"/>
          </w:tcPr>
          <w:p w14:paraId="67AC1348" w14:textId="5C68697A" w:rsidR="002522FB" w:rsidRPr="00E14149" w:rsidRDefault="002522FB" w:rsidP="00143C37">
            <w:pPr>
              <w:pStyle w:val="Tabletext0"/>
            </w:pPr>
            <w:r>
              <w:t>Safety signage</w:t>
            </w:r>
          </w:p>
        </w:tc>
        <w:tc>
          <w:tcPr>
            <w:tcW w:w="1277" w:type="dxa"/>
          </w:tcPr>
          <w:p w14:paraId="47B9B5B3" w14:textId="726CEF9A" w:rsidR="002522FB" w:rsidRPr="00E14149" w:rsidRDefault="002522FB" w:rsidP="00143C37">
            <w:pPr>
              <w:pStyle w:val="Tabletext0"/>
            </w:pPr>
            <w:r>
              <w:t>$100</w:t>
            </w:r>
          </w:p>
        </w:tc>
      </w:tr>
    </w:tbl>
    <w:p w14:paraId="61A03D02" w14:textId="079A2515" w:rsidR="00F926FD" w:rsidRDefault="00B843E2" w:rsidP="00B843E2">
      <w:pPr>
        <w:pStyle w:val="Heading2"/>
      </w:pPr>
      <w:r>
        <w:t>Illustrative example</w:t>
      </w:r>
      <w:r w:rsidR="00B85C9F">
        <w:t xml:space="preserve"> – </w:t>
      </w:r>
      <w:r>
        <w:t>Managing risk</w:t>
      </w:r>
      <w:r w:rsidR="00C8094F">
        <w:t xml:space="preserve"> </w:t>
      </w:r>
    </w:p>
    <w:p w14:paraId="6ADEC40E" w14:textId="2CA5FEF9" w:rsidR="00B843E2" w:rsidRDefault="00C8094F" w:rsidP="00B843E2">
      <w:r>
        <w:t>Senior Centre Manager, Carl, has tasked Frontline Leader, Toni with developing a contingency plan with risks associated with the project as part of managing risks responsibly. Toni develops the following contingencies</w:t>
      </w:r>
      <w:r w:rsidR="002724BD">
        <w:t>:</w:t>
      </w:r>
    </w:p>
    <w:p w14:paraId="77336E7F" w14:textId="0EF3E87D" w:rsidR="002724BD" w:rsidRDefault="002724BD" w:rsidP="002724BD">
      <w:pPr>
        <w:pStyle w:val="Caption"/>
      </w:pPr>
      <w:r>
        <w:t>Table 6: Contingency plan</w:t>
      </w:r>
    </w:p>
    <w:tbl>
      <w:tblPr>
        <w:tblStyle w:val="UNEPTableStyle1Paleheaderrow"/>
        <w:tblW w:w="0" w:type="auto"/>
        <w:tblLook w:val="04A0" w:firstRow="1" w:lastRow="0" w:firstColumn="1" w:lastColumn="0" w:noHBand="0" w:noVBand="1"/>
        <w:tblCaption w:val="Table 4 - Contingencies developed from risk effect on this business proposal"/>
        <w:tblDescription w:val="Table showing expected effect of risk on the project and examples of possible contingency plans to deal with this risk."/>
      </w:tblPr>
      <w:tblGrid>
        <w:gridCol w:w="2263"/>
        <w:gridCol w:w="2552"/>
        <w:gridCol w:w="4110"/>
      </w:tblGrid>
      <w:tr w:rsidR="00C472D0" w:rsidRPr="006E6691" w14:paraId="7BC28981" w14:textId="77777777" w:rsidTr="006D4CF9">
        <w:trPr>
          <w:cnfStyle w:val="100000000000" w:firstRow="1" w:lastRow="0" w:firstColumn="0" w:lastColumn="0" w:oddVBand="0" w:evenVBand="0" w:oddHBand="0" w:evenHBand="0" w:firstRowFirstColumn="0" w:firstRowLastColumn="0" w:lastRowFirstColumn="0" w:lastRowLastColumn="0"/>
          <w:tblHeader/>
        </w:trPr>
        <w:tc>
          <w:tcPr>
            <w:tcW w:w="8925" w:type="dxa"/>
            <w:gridSpan w:val="3"/>
            <w:shd w:val="clear" w:color="auto" w:fill="E6EAF6" w:themeFill="background1"/>
          </w:tcPr>
          <w:p w14:paraId="035555A0" w14:textId="07A34526" w:rsidR="00C472D0" w:rsidRPr="00B35C1B" w:rsidRDefault="00C472D0" w:rsidP="00B35C1B">
            <w:pPr>
              <w:pStyle w:val="TableHeading"/>
              <w:rPr>
                <w:b/>
              </w:rPr>
            </w:pPr>
            <w:r w:rsidRPr="00B35C1B">
              <w:rPr>
                <w:b/>
              </w:rPr>
              <w:t xml:space="preserve">MPower108 </w:t>
            </w:r>
            <w:r w:rsidR="002358A4">
              <w:rPr>
                <w:b/>
              </w:rPr>
              <w:t>C</w:t>
            </w:r>
            <w:r w:rsidRPr="00B35C1B">
              <w:rPr>
                <w:b/>
              </w:rPr>
              <w:t>ontingency plan</w:t>
            </w:r>
          </w:p>
        </w:tc>
      </w:tr>
      <w:tr w:rsidR="007F38F0" w:rsidRPr="006E6691" w14:paraId="13704261" w14:textId="77777777" w:rsidTr="007F38F0">
        <w:trPr>
          <w:cnfStyle w:val="100000000000" w:firstRow="1" w:lastRow="0" w:firstColumn="0" w:lastColumn="0" w:oddVBand="0" w:evenVBand="0" w:oddHBand="0" w:evenHBand="0" w:firstRowFirstColumn="0" w:firstRowLastColumn="0" w:lastRowFirstColumn="0" w:lastRowLastColumn="0"/>
          <w:tblHeader/>
        </w:trPr>
        <w:tc>
          <w:tcPr>
            <w:tcW w:w="2263" w:type="dxa"/>
            <w:shd w:val="clear" w:color="auto" w:fill="E6EAF6" w:themeFill="background1"/>
          </w:tcPr>
          <w:p w14:paraId="7FC2D58E" w14:textId="77777777" w:rsidR="007F38F0" w:rsidRPr="00F1627A" w:rsidRDefault="007F38F0" w:rsidP="007F38F0">
            <w:pPr>
              <w:pStyle w:val="TableHeading"/>
              <w:rPr>
                <w:b/>
                <w:bCs w:val="0"/>
              </w:rPr>
            </w:pPr>
            <w:bookmarkStart w:id="9" w:name="_Hlk108435761"/>
            <w:r w:rsidRPr="00F1627A">
              <w:rPr>
                <w:b/>
                <w:bCs w:val="0"/>
              </w:rPr>
              <w:t>Risk</w:t>
            </w:r>
          </w:p>
        </w:tc>
        <w:tc>
          <w:tcPr>
            <w:tcW w:w="2552" w:type="dxa"/>
            <w:shd w:val="clear" w:color="auto" w:fill="E6EAF6" w:themeFill="background1"/>
          </w:tcPr>
          <w:p w14:paraId="7087A15E" w14:textId="77777777" w:rsidR="007F38F0" w:rsidRPr="00F1627A" w:rsidRDefault="007F38F0" w:rsidP="007F38F0">
            <w:pPr>
              <w:pStyle w:val="TableHeading"/>
              <w:rPr>
                <w:b/>
                <w:bCs w:val="0"/>
              </w:rPr>
            </w:pPr>
            <w:r w:rsidRPr="00F1627A">
              <w:rPr>
                <w:b/>
                <w:bCs w:val="0"/>
              </w:rPr>
              <w:t>Effect on project</w:t>
            </w:r>
          </w:p>
        </w:tc>
        <w:tc>
          <w:tcPr>
            <w:tcW w:w="4110" w:type="dxa"/>
            <w:shd w:val="clear" w:color="auto" w:fill="E6EAF6" w:themeFill="background1"/>
          </w:tcPr>
          <w:p w14:paraId="1E468BDC" w14:textId="77777777" w:rsidR="007F38F0" w:rsidRPr="00F1627A" w:rsidRDefault="007F38F0" w:rsidP="007F38F0">
            <w:pPr>
              <w:pStyle w:val="TableHeading"/>
              <w:rPr>
                <w:b/>
                <w:bCs w:val="0"/>
              </w:rPr>
            </w:pPr>
            <w:r w:rsidRPr="00F1627A">
              <w:rPr>
                <w:b/>
                <w:bCs w:val="0"/>
              </w:rPr>
              <w:t>Contingency (Examples only)</w:t>
            </w:r>
          </w:p>
        </w:tc>
      </w:tr>
      <w:tr w:rsidR="007F38F0" w:rsidRPr="006E6691" w14:paraId="727DBF7E" w14:textId="77777777" w:rsidTr="007F38F0">
        <w:tc>
          <w:tcPr>
            <w:tcW w:w="2263" w:type="dxa"/>
          </w:tcPr>
          <w:p w14:paraId="54AF3357" w14:textId="4470164E" w:rsidR="007F38F0" w:rsidRPr="00B475B3" w:rsidRDefault="006D2B88" w:rsidP="00143C37">
            <w:pPr>
              <w:pStyle w:val="Tabletext0"/>
            </w:pPr>
            <w:r>
              <w:t>Quotes are not submitted</w:t>
            </w:r>
          </w:p>
        </w:tc>
        <w:tc>
          <w:tcPr>
            <w:tcW w:w="2552" w:type="dxa"/>
          </w:tcPr>
          <w:p w14:paraId="605181F8" w14:textId="5D8B6C3C" w:rsidR="007F38F0" w:rsidRPr="00B475B3" w:rsidRDefault="006D2B88" w:rsidP="00143C37">
            <w:pPr>
              <w:pStyle w:val="Tabletext0"/>
            </w:pPr>
            <w:r>
              <w:t>Awarding of contract and commencement of project is delayed</w:t>
            </w:r>
          </w:p>
        </w:tc>
        <w:tc>
          <w:tcPr>
            <w:tcW w:w="4110" w:type="dxa"/>
          </w:tcPr>
          <w:p w14:paraId="31F4007B" w14:textId="7DC4EF98" w:rsidR="007F38F0" w:rsidRPr="00F1627A" w:rsidRDefault="007F38F0" w:rsidP="007F38F0">
            <w:pPr>
              <w:pStyle w:val="TableListParagraph"/>
            </w:pPr>
            <w:r>
              <w:t>P</w:t>
            </w:r>
            <w:r w:rsidRPr="00F1627A">
              <w:t xml:space="preserve">ut pressure on </w:t>
            </w:r>
            <w:r>
              <w:t xml:space="preserve">contractors to </w:t>
            </w:r>
            <w:r w:rsidRPr="00F1627A">
              <w:t xml:space="preserve">ensure </w:t>
            </w:r>
            <w:r w:rsidR="00DD5214">
              <w:t>q</w:t>
            </w:r>
            <w:r>
              <w:t>uotes</w:t>
            </w:r>
            <w:r w:rsidRPr="00F1627A">
              <w:t xml:space="preserve"> are </w:t>
            </w:r>
            <w:r w:rsidR="006D2B88">
              <w:t>submitted</w:t>
            </w:r>
          </w:p>
          <w:p w14:paraId="78C32C0C" w14:textId="266B77CB" w:rsidR="007F38F0" w:rsidRPr="00F1627A" w:rsidRDefault="006D2B88" w:rsidP="007F38F0">
            <w:pPr>
              <w:pStyle w:val="TableListParagraph"/>
            </w:pPr>
            <w:r>
              <w:t>D</w:t>
            </w:r>
            <w:r w:rsidR="007F38F0" w:rsidRPr="00F1627A">
              <w:t>elay start date</w:t>
            </w:r>
          </w:p>
        </w:tc>
      </w:tr>
      <w:tr w:rsidR="007F38F0" w:rsidRPr="006E6691" w14:paraId="0756076C" w14:textId="77777777" w:rsidTr="00C8094F">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1B23928D" w14:textId="7C827380" w:rsidR="007F38F0" w:rsidRDefault="007F38F0" w:rsidP="00143C37">
            <w:pPr>
              <w:pStyle w:val="Tabletext0"/>
            </w:pPr>
            <w:r>
              <w:t>Quotes are higher than customer’s NDIS funding</w:t>
            </w:r>
          </w:p>
        </w:tc>
        <w:tc>
          <w:tcPr>
            <w:tcW w:w="2552" w:type="dxa"/>
            <w:shd w:val="clear" w:color="auto" w:fill="auto"/>
          </w:tcPr>
          <w:p w14:paraId="3EB9E37F" w14:textId="3B5FA956" w:rsidR="007F38F0" w:rsidRDefault="007F38F0" w:rsidP="00143C37">
            <w:pPr>
              <w:pStyle w:val="Tabletext0"/>
            </w:pPr>
            <w:r>
              <w:t>Project cannot commence unless within approved funding</w:t>
            </w:r>
          </w:p>
        </w:tc>
        <w:tc>
          <w:tcPr>
            <w:tcW w:w="4110" w:type="dxa"/>
            <w:shd w:val="clear" w:color="auto" w:fill="auto"/>
          </w:tcPr>
          <w:p w14:paraId="5B9A65ED" w14:textId="77777777" w:rsidR="007F38F0" w:rsidRDefault="007F38F0" w:rsidP="007F38F0">
            <w:pPr>
              <w:pStyle w:val="TableListParagraph"/>
            </w:pPr>
            <w:r>
              <w:t>Source alternate contractors</w:t>
            </w:r>
          </w:p>
          <w:p w14:paraId="481EDCE1" w14:textId="77777777" w:rsidR="007F38F0" w:rsidRDefault="006D2B88" w:rsidP="007F38F0">
            <w:pPr>
              <w:pStyle w:val="TableListParagraph"/>
            </w:pPr>
            <w:r>
              <w:t>Amend specifications (e.g., quality)</w:t>
            </w:r>
          </w:p>
          <w:p w14:paraId="7C59426B" w14:textId="0728951B" w:rsidR="006D2B88" w:rsidRDefault="006D2B88" w:rsidP="007F38F0">
            <w:pPr>
              <w:pStyle w:val="TableListParagraph"/>
            </w:pPr>
            <w:r>
              <w:t>Complete project in parts, across two funding periods</w:t>
            </w:r>
          </w:p>
        </w:tc>
      </w:tr>
      <w:tr w:rsidR="007F38F0" w:rsidRPr="006E6691" w14:paraId="470BFC95" w14:textId="77777777" w:rsidTr="007F38F0">
        <w:tc>
          <w:tcPr>
            <w:tcW w:w="2263" w:type="dxa"/>
          </w:tcPr>
          <w:p w14:paraId="5D283DC8" w14:textId="2AC8BD2D" w:rsidR="007F38F0" w:rsidRPr="00B475B3" w:rsidRDefault="006D2B88" w:rsidP="00143C37">
            <w:pPr>
              <w:pStyle w:val="Tabletext0"/>
            </w:pPr>
            <w:r>
              <w:lastRenderedPageBreak/>
              <w:t>Materials are unavailable</w:t>
            </w:r>
          </w:p>
        </w:tc>
        <w:tc>
          <w:tcPr>
            <w:tcW w:w="2552" w:type="dxa"/>
          </w:tcPr>
          <w:p w14:paraId="6BD708FB" w14:textId="28454A7B" w:rsidR="007F38F0" w:rsidRPr="00B475B3" w:rsidRDefault="007F38F0" w:rsidP="00143C37">
            <w:pPr>
              <w:pStyle w:val="Tabletext0"/>
            </w:pPr>
            <w:r>
              <w:t xml:space="preserve">Project </w:t>
            </w:r>
            <w:r w:rsidRPr="00B475B3">
              <w:t xml:space="preserve">cannot commence until </w:t>
            </w:r>
            <w:r w:rsidR="006D2B88">
              <w:t>materials are available</w:t>
            </w:r>
          </w:p>
        </w:tc>
        <w:tc>
          <w:tcPr>
            <w:tcW w:w="4110" w:type="dxa"/>
          </w:tcPr>
          <w:p w14:paraId="33807188" w14:textId="697ED5F7" w:rsidR="007F38F0" w:rsidRPr="00F1627A" w:rsidRDefault="006D2B88" w:rsidP="007F38F0">
            <w:pPr>
              <w:pStyle w:val="TableListParagraph"/>
            </w:pPr>
            <w:r>
              <w:t>Look for alternate suppliers within budget</w:t>
            </w:r>
          </w:p>
          <w:p w14:paraId="75368151" w14:textId="4CD23853" w:rsidR="007F38F0" w:rsidRPr="00F1627A" w:rsidRDefault="006D2B88" w:rsidP="006D2B88">
            <w:pPr>
              <w:pStyle w:val="TableListParagraph"/>
            </w:pPr>
            <w:r>
              <w:t>D</w:t>
            </w:r>
            <w:r w:rsidR="007F38F0" w:rsidRPr="00F1627A">
              <w:t>elay start date</w:t>
            </w:r>
          </w:p>
        </w:tc>
      </w:tr>
      <w:tr w:rsidR="007F38F0" w:rsidRPr="006E6691" w14:paraId="4E2CA289" w14:textId="77777777" w:rsidTr="00C8094F">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31E5B938" w14:textId="66E2BB80" w:rsidR="007F38F0" w:rsidRPr="00B475B3" w:rsidRDefault="007F38F0" w:rsidP="00143C37">
            <w:pPr>
              <w:pStyle w:val="Tabletext0"/>
            </w:pPr>
            <w:r>
              <w:t xml:space="preserve">Inclement weather </w:t>
            </w:r>
          </w:p>
        </w:tc>
        <w:tc>
          <w:tcPr>
            <w:tcW w:w="2552" w:type="dxa"/>
            <w:shd w:val="clear" w:color="auto" w:fill="auto"/>
          </w:tcPr>
          <w:p w14:paraId="54FF720F" w14:textId="5A9024DB" w:rsidR="007F38F0" w:rsidRPr="00B475B3" w:rsidRDefault="006D2B88" w:rsidP="00143C37">
            <w:pPr>
              <w:pStyle w:val="Tabletext0"/>
            </w:pPr>
            <w:r>
              <w:t>Project delays</w:t>
            </w:r>
          </w:p>
        </w:tc>
        <w:tc>
          <w:tcPr>
            <w:tcW w:w="4110" w:type="dxa"/>
            <w:shd w:val="clear" w:color="auto" w:fill="auto"/>
          </w:tcPr>
          <w:p w14:paraId="66C785AF" w14:textId="4CD45ADC" w:rsidR="007F38F0" w:rsidRPr="005E6B21" w:rsidRDefault="00C8094F" w:rsidP="007F38F0">
            <w:pPr>
              <w:pStyle w:val="TableListParagraph"/>
            </w:pPr>
            <w:r>
              <w:t>D</w:t>
            </w:r>
            <w:r w:rsidR="007F38F0" w:rsidRPr="005E6B21">
              <w:t>elay start times</w:t>
            </w:r>
          </w:p>
          <w:p w14:paraId="036B807B" w14:textId="0A5A3AFA" w:rsidR="007F38F0" w:rsidRPr="005E6B21" w:rsidRDefault="00C8094F" w:rsidP="007F38F0">
            <w:pPr>
              <w:pStyle w:val="TableListParagraph"/>
            </w:pPr>
            <w:r>
              <w:t>R</w:t>
            </w:r>
            <w:r w:rsidR="007F38F0" w:rsidRPr="005E6B21">
              <w:t xml:space="preserve">eschedule tasks to allow for </w:t>
            </w:r>
            <w:r w:rsidR="006D2B88">
              <w:t>poor weather</w:t>
            </w:r>
          </w:p>
        </w:tc>
      </w:tr>
      <w:tr w:rsidR="006D2B88" w:rsidRPr="006E6691" w14:paraId="64A4EF05" w14:textId="77777777" w:rsidTr="007F38F0">
        <w:tc>
          <w:tcPr>
            <w:tcW w:w="2263" w:type="dxa"/>
          </w:tcPr>
          <w:p w14:paraId="21642FEC" w14:textId="6F572935" w:rsidR="006D2B88" w:rsidRPr="00B475B3" w:rsidRDefault="006D2B88" w:rsidP="00143C37">
            <w:pPr>
              <w:pStyle w:val="Tabletext0"/>
            </w:pPr>
            <w:r>
              <w:t>Unavailable contractor (e.g., unwell, booked elsewhere)</w:t>
            </w:r>
          </w:p>
        </w:tc>
        <w:tc>
          <w:tcPr>
            <w:tcW w:w="2552" w:type="dxa"/>
          </w:tcPr>
          <w:p w14:paraId="1B8F3585" w14:textId="618E250A" w:rsidR="006D2B88" w:rsidRPr="00B475B3" w:rsidRDefault="006D2B88" w:rsidP="00143C37">
            <w:pPr>
              <w:pStyle w:val="Tabletext0"/>
            </w:pPr>
            <w:r>
              <w:t>Those n</w:t>
            </w:r>
            <w:r w:rsidRPr="00B475B3">
              <w:t>ominated for certain tasks or activities will not be able to carry them out</w:t>
            </w:r>
          </w:p>
        </w:tc>
        <w:tc>
          <w:tcPr>
            <w:tcW w:w="4110" w:type="dxa"/>
          </w:tcPr>
          <w:p w14:paraId="0EA17F7F" w14:textId="6526CC98" w:rsidR="006D2B88" w:rsidRPr="005E6B21" w:rsidRDefault="006D2B88" w:rsidP="006D2B88">
            <w:pPr>
              <w:pStyle w:val="TableListParagraph"/>
            </w:pPr>
            <w:r>
              <w:t>Contractor appoints qualified labourer/s to continue work</w:t>
            </w:r>
          </w:p>
        </w:tc>
      </w:tr>
      <w:tr w:rsidR="006D2B88" w:rsidRPr="006E6691" w14:paraId="713A8A07" w14:textId="77777777" w:rsidTr="00C8094F">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2611D172" w14:textId="74D39402" w:rsidR="006D2B88" w:rsidRPr="00B475B3" w:rsidRDefault="00C8094F" w:rsidP="00143C37">
            <w:pPr>
              <w:pStyle w:val="Tabletext0"/>
            </w:pPr>
            <w:r>
              <w:t xml:space="preserve">Contractor </w:t>
            </w:r>
            <w:r w:rsidR="006D2B88" w:rsidRPr="00B475B3">
              <w:t>may change their mind halfway through the transaction</w:t>
            </w:r>
          </w:p>
        </w:tc>
        <w:tc>
          <w:tcPr>
            <w:tcW w:w="2552" w:type="dxa"/>
            <w:shd w:val="clear" w:color="auto" w:fill="auto"/>
          </w:tcPr>
          <w:p w14:paraId="149CD2E4" w14:textId="41E71543" w:rsidR="006D2B88" w:rsidRPr="00B475B3" w:rsidRDefault="00C8094F" w:rsidP="00143C37">
            <w:pPr>
              <w:pStyle w:val="Tabletext0"/>
            </w:pPr>
            <w:r>
              <w:t>T</w:t>
            </w:r>
            <w:r w:rsidR="006D2B88" w:rsidRPr="00B475B3">
              <w:t>he scope of the purchase may change with little or no warning</w:t>
            </w:r>
          </w:p>
        </w:tc>
        <w:tc>
          <w:tcPr>
            <w:tcW w:w="4110" w:type="dxa"/>
            <w:shd w:val="clear" w:color="auto" w:fill="auto"/>
          </w:tcPr>
          <w:p w14:paraId="5F534274" w14:textId="6CA7A124" w:rsidR="006D2B88" w:rsidRPr="00F1627A" w:rsidRDefault="00C8094F" w:rsidP="006D2B88">
            <w:pPr>
              <w:pStyle w:val="TableListParagraph"/>
            </w:pPr>
            <w:r>
              <w:t xml:space="preserve">Schedule </w:t>
            </w:r>
            <w:r w:rsidR="006D2B88" w:rsidRPr="00F1627A">
              <w:t xml:space="preserve">extra </w:t>
            </w:r>
            <w:r>
              <w:t xml:space="preserve">contractor </w:t>
            </w:r>
            <w:r w:rsidR="006D2B88" w:rsidRPr="00F1627A">
              <w:t>meetings in communications management plan</w:t>
            </w:r>
          </w:p>
          <w:p w14:paraId="18293CE0" w14:textId="5BCE9ADF" w:rsidR="006D2B88" w:rsidRPr="00F1627A" w:rsidRDefault="00C8094F" w:rsidP="006D2B88">
            <w:pPr>
              <w:pStyle w:val="TableListParagraph"/>
            </w:pPr>
            <w:r>
              <w:t>M</w:t>
            </w:r>
            <w:r w:rsidR="006D2B88" w:rsidRPr="00F1627A">
              <w:t>aintain close monitoring and reviewing of progress to allow for sudden changes</w:t>
            </w:r>
          </w:p>
          <w:p w14:paraId="011123F6" w14:textId="6C6F5436" w:rsidR="006D2B88" w:rsidRPr="00F1627A" w:rsidRDefault="00C8094F" w:rsidP="006D2B88">
            <w:pPr>
              <w:pStyle w:val="TableListParagraph"/>
            </w:pPr>
            <w:r>
              <w:t>W</w:t>
            </w:r>
            <w:r w:rsidR="006D2B88" w:rsidRPr="00F1627A">
              <w:t>arn</w:t>
            </w:r>
            <w:r>
              <w:t xml:space="preserve"> customer</w:t>
            </w:r>
            <w:r w:rsidR="006D2B88" w:rsidRPr="00F1627A">
              <w:t xml:space="preserve"> about possibility of sudden changes</w:t>
            </w:r>
          </w:p>
          <w:p w14:paraId="099D4BE5" w14:textId="130020CC" w:rsidR="006D2B88" w:rsidRPr="00F1627A" w:rsidRDefault="00C8094F" w:rsidP="006D2B88">
            <w:pPr>
              <w:pStyle w:val="TableListParagraph"/>
            </w:pPr>
            <w:r>
              <w:t>S</w:t>
            </w:r>
            <w:r w:rsidR="006D2B88" w:rsidRPr="00F1627A">
              <w:t>chedule critical work first</w:t>
            </w:r>
          </w:p>
          <w:p w14:paraId="72753428" w14:textId="4C5BF46D" w:rsidR="006D2B88" w:rsidRDefault="00C8094F" w:rsidP="006D2B88">
            <w:pPr>
              <w:pStyle w:val="TableListParagraph"/>
            </w:pPr>
            <w:r>
              <w:t>S</w:t>
            </w:r>
            <w:r w:rsidR="006D2B88" w:rsidRPr="00F1627A">
              <w:t xml:space="preserve">chedule major payments </w:t>
            </w:r>
          </w:p>
          <w:p w14:paraId="155ECF11" w14:textId="2DE59767" w:rsidR="006D2B88" w:rsidRPr="00F1627A" w:rsidRDefault="00C8094F" w:rsidP="006D2B88">
            <w:pPr>
              <w:pStyle w:val="TableListParagraph"/>
            </w:pPr>
            <w:r>
              <w:t>I</w:t>
            </w:r>
            <w:r w:rsidR="006D2B88" w:rsidRPr="00F1627A">
              <w:t>nclude rigorous change management policy in contract and plan</w:t>
            </w:r>
          </w:p>
        </w:tc>
      </w:tr>
      <w:tr w:rsidR="006D2B88" w:rsidRPr="006E6691" w14:paraId="52253B4B" w14:textId="77777777" w:rsidTr="007F38F0">
        <w:tc>
          <w:tcPr>
            <w:tcW w:w="2263" w:type="dxa"/>
          </w:tcPr>
          <w:p w14:paraId="6DCE19FD" w14:textId="3CBF2285" w:rsidR="006D2B88" w:rsidRPr="00614B19" w:rsidRDefault="00C8094F" w:rsidP="00143C37">
            <w:pPr>
              <w:pStyle w:val="Tabletext0"/>
            </w:pPr>
            <w:r>
              <w:t>Installation f</w:t>
            </w:r>
            <w:r w:rsidR="006D2B88" w:rsidRPr="00614B19">
              <w:t>aults may not be picked up until late</w:t>
            </w:r>
            <w:r>
              <w:t xml:space="preserve"> or installation does not meet WHS legislation</w:t>
            </w:r>
          </w:p>
        </w:tc>
        <w:tc>
          <w:tcPr>
            <w:tcW w:w="2552" w:type="dxa"/>
          </w:tcPr>
          <w:p w14:paraId="16C7EB09" w14:textId="185B6DB9" w:rsidR="006D2B88" w:rsidRPr="00614B19" w:rsidRDefault="00C8094F" w:rsidP="00143C37">
            <w:pPr>
              <w:pStyle w:val="Tabletext0"/>
            </w:pPr>
            <w:r>
              <w:t xml:space="preserve">Project </w:t>
            </w:r>
            <w:r w:rsidR="006D2B88" w:rsidRPr="00614B19">
              <w:t>will stall while earlier faults</w:t>
            </w:r>
            <w:r>
              <w:t xml:space="preserve"> are rectified</w:t>
            </w:r>
          </w:p>
        </w:tc>
        <w:tc>
          <w:tcPr>
            <w:tcW w:w="4110" w:type="dxa"/>
          </w:tcPr>
          <w:p w14:paraId="0E906FF2" w14:textId="6C07F214" w:rsidR="006D2B88" w:rsidRPr="00F1627A" w:rsidRDefault="00C8094F" w:rsidP="006D2B88">
            <w:pPr>
              <w:pStyle w:val="TableListParagraph"/>
            </w:pPr>
            <w:r>
              <w:t>E</w:t>
            </w:r>
            <w:r w:rsidR="006D2B88" w:rsidRPr="00F1627A">
              <w:t xml:space="preserve">nsure close monitoring and review of </w:t>
            </w:r>
            <w:r>
              <w:t xml:space="preserve">installation </w:t>
            </w:r>
            <w:r w:rsidR="006D2B88" w:rsidRPr="00F1627A">
              <w:t>progress</w:t>
            </w:r>
          </w:p>
          <w:p w14:paraId="562348D1" w14:textId="0AE3C1F4" w:rsidR="006D2B88" w:rsidRPr="00F1627A" w:rsidRDefault="00C8094F" w:rsidP="006D2B88">
            <w:pPr>
              <w:pStyle w:val="TableListParagraph"/>
            </w:pPr>
            <w:r>
              <w:t>E</w:t>
            </w:r>
            <w:r w:rsidR="006D2B88" w:rsidRPr="00F1627A">
              <w:t>nsure</w:t>
            </w:r>
            <w:r>
              <w:t xml:space="preserve"> contractor is </w:t>
            </w:r>
            <w:r w:rsidR="006D2B88" w:rsidRPr="00F1627A">
              <w:t>committed</w:t>
            </w:r>
          </w:p>
          <w:p w14:paraId="22AD52B8" w14:textId="7E6421CC" w:rsidR="006D2B88" w:rsidRPr="00F1627A" w:rsidRDefault="00C8094F" w:rsidP="006D2B88">
            <w:pPr>
              <w:pStyle w:val="TableListParagraph"/>
            </w:pPr>
            <w:r>
              <w:t>A</w:t>
            </w:r>
            <w:r w:rsidR="006D2B88" w:rsidRPr="00F1627A">
              <w:t xml:space="preserve">llow extra time in the schedule for </w:t>
            </w:r>
            <w:r w:rsidR="006D2B88">
              <w:t xml:space="preserve">finding and </w:t>
            </w:r>
            <w:r w:rsidR="006D2B88" w:rsidRPr="00F1627A">
              <w:t>fixing faults</w:t>
            </w:r>
          </w:p>
          <w:p w14:paraId="1D71D790" w14:textId="77777777" w:rsidR="006D2B88" w:rsidRDefault="00C8094F" w:rsidP="006D2B88">
            <w:pPr>
              <w:pStyle w:val="TableListParagraph"/>
            </w:pPr>
            <w:r>
              <w:t>E</w:t>
            </w:r>
            <w:r w:rsidR="006D2B88" w:rsidRPr="00F1627A">
              <w:t xml:space="preserve">nsure </w:t>
            </w:r>
            <w:r w:rsidR="006D2B88">
              <w:t xml:space="preserve">purchase </w:t>
            </w:r>
            <w:r w:rsidR="006D2B88" w:rsidRPr="00F1627A">
              <w:t>contract includes warranty and maintenance period</w:t>
            </w:r>
          </w:p>
          <w:p w14:paraId="6E4B19AF" w14:textId="42953B66" w:rsidR="00C8094F" w:rsidRPr="00F1627A" w:rsidRDefault="00C8094F" w:rsidP="006D2B88">
            <w:pPr>
              <w:pStyle w:val="TableListParagraph"/>
            </w:pPr>
            <w:r>
              <w:t>Delay payments until faults are rectified and WHS inspection report is completed and certified</w:t>
            </w:r>
          </w:p>
        </w:tc>
      </w:tr>
    </w:tbl>
    <w:bookmarkEnd w:id="9"/>
    <w:p w14:paraId="147E00D3" w14:textId="2966AABC" w:rsidR="00B819E3" w:rsidRDefault="00B819E3" w:rsidP="00B819E3">
      <w:pPr>
        <w:pStyle w:val="Heading2"/>
      </w:pPr>
      <w:r>
        <w:t>Illustrative example</w:t>
      </w:r>
      <w:r w:rsidR="00B85C9F">
        <w:t xml:space="preserve"> – </w:t>
      </w:r>
      <w:r>
        <w:t>Manage creeping scope</w:t>
      </w:r>
    </w:p>
    <w:p w14:paraId="3EE76B69" w14:textId="6C51CC2E" w:rsidR="00B819E3" w:rsidRDefault="00B819E3" w:rsidP="00B819E3">
      <w:r>
        <w:t xml:space="preserve">Toni worked on an IT rostering project in a previous position which delivered at double its initial budget. Needs changed throughout the </w:t>
      </w:r>
      <w:r w:rsidR="002A0069">
        <w:t>project which required significant customisation of the software and additional functionalities developed outside the original project scope.</w:t>
      </w:r>
    </w:p>
    <w:p w14:paraId="1912F8D3" w14:textId="1C99AA26" w:rsidR="002A0069" w:rsidRDefault="002A0069" w:rsidP="00B819E3">
      <w:r>
        <w:t>As the budget allocated through Zac’s NDIS plan is fixed, Toni must avoid scope creep and keep to the original deliverables. Toni considers what might cause scope creep in the ramp and handrail project and develops strategies to manage it.</w:t>
      </w:r>
    </w:p>
    <w:p w14:paraId="4E2128DA" w14:textId="1E421908" w:rsidR="002724BD" w:rsidRDefault="002724BD" w:rsidP="002724BD">
      <w:pPr>
        <w:pStyle w:val="Caption"/>
      </w:pPr>
      <w:r>
        <w:lastRenderedPageBreak/>
        <w:t>Table 7: Manage scope creep</w:t>
      </w:r>
    </w:p>
    <w:tbl>
      <w:tblPr>
        <w:tblStyle w:val="UNEPTableStyle1HeaderRow1"/>
        <w:tblW w:w="5000" w:type="pct"/>
        <w:tblLook w:val="06A0" w:firstRow="1" w:lastRow="0" w:firstColumn="1" w:lastColumn="0" w:noHBand="1" w:noVBand="1"/>
      </w:tblPr>
      <w:tblGrid>
        <w:gridCol w:w="2547"/>
        <w:gridCol w:w="2836"/>
        <w:gridCol w:w="3633"/>
      </w:tblGrid>
      <w:tr w:rsidR="00B35C1B" w:rsidRPr="00E14149" w14:paraId="495779C7" w14:textId="77777777" w:rsidTr="00B35C1B">
        <w:trPr>
          <w:cnfStyle w:val="100000000000" w:firstRow="1" w:lastRow="0" w:firstColumn="0" w:lastColumn="0" w:oddVBand="0" w:evenVBand="0" w:oddHBand="0" w:evenHBand="0" w:firstRowFirstColumn="0" w:firstRowLastColumn="0" w:lastRowFirstColumn="0" w:lastRowLastColumn="0"/>
          <w:tblHeader/>
        </w:trPr>
        <w:tc>
          <w:tcPr>
            <w:tcW w:w="5000" w:type="pct"/>
            <w:gridSpan w:val="3"/>
            <w:shd w:val="clear" w:color="auto" w:fill="E6EAF6" w:themeFill="background1"/>
            <w:vAlign w:val="top"/>
          </w:tcPr>
          <w:p w14:paraId="0378B8D5" w14:textId="086BD105" w:rsidR="00B35C1B" w:rsidRPr="00B35C1B" w:rsidRDefault="00B35C1B" w:rsidP="00B35C1B">
            <w:pPr>
              <w:pStyle w:val="TableHeading"/>
              <w:rPr>
                <w:b/>
              </w:rPr>
            </w:pPr>
            <w:r w:rsidRPr="00B35C1B">
              <w:rPr>
                <w:b/>
              </w:rPr>
              <w:t>Mower108 Scope creep</w:t>
            </w:r>
          </w:p>
        </w:tc>
      </w:tr>
      <w:tr w:rsidR="002A0069" w:rsidRPr="00E14149" w14:paraId="53C5F591" w14:textId="77777777" w:rsidTr="00B35C1B">
        <w:trPr>
          <w:cnfStyle w:val="100000000000" w:firstRow="1" w:lastRow="0" w:firstColumn="0" w:lastColumn="0" w:oddVBand="0" w:evenVBand="0" w:oddHBand="0" w:evenHBand="0" w:firstRowFirstColumn="0" w:firstRowLastColumn="0" w:lastRowFirstColumn="0" w:lastRowLastColumn="0"/>
          <w:tblHeader/>
        </w:trPr>
        <w:tc>
          <w:tcPr>
            <w:tcW w:w="1412" w:type="pct"/>
            <w:shd w:val="clear" w:color="auto" w:fill="E6EAF6" w:themeFill="background1"/>
            <w:vAlign w:val="top"/>
          </w:tcPr>
          <w:p w14:paraId="12856F39" w14:textId="77777777" w:rsidR="002A0069" w:rsidRPr="00B35C1B" w:rsidRDefault="002A0069" w:rsidP="00B35C1B">
            <w:pPr>
              <w:pStyle w:val="TableHeading"/>
              <w:rPr>
                <w:b/>
              </w:rPr>
            </w:pPr>
            <w:r w:rsidRPr="00B35C1B">
              <w:rPr>
                <w:b/>
              </w:rPr>
              <w:t>The cause</w:t>
            </w:r>
          </w:p>
        </w:tc>
        <w:tc>
          <w:tcPr>
            <w:tcW w:w="1573" w:type="pct"/>
            <w:shd w:val="clear" w:color="auto" w:fill="E6EAF6" w:themeFill="background1"/>
            <w:vAlign w:val="top"/>
          </w:tcPr>
          <w:p w14:paraId="2408A484" w14:textId="77777777" w:rsidR="002A0069" w:rsidRPr="00B35C1B" w:rsidRDefault="002A0069" w:rsidP="00B35C1B">
            <w:pPr>
              <w:pStyle w:val="TableHeading"/>
              <w:rPr>
                <w:b/>
              </w:rPr>
            </w:pPr>
            <w:r w:rsidRPr="00B35C1B">
              <w:rPr>
                <w:b/>
              </w:rPr>
              <w:t>The impact</w:t>
            </w:r>
          </w:p>
        </w:tc>
        <w:tc>
          <w:tcPr>
            <w:tcW w:w="2015" w:type="pct"/>
            <w:shd w:val="clear" w:color="auto" w:fill="E6EAF6" w:themeFill="background1"/>
            <w:vAlign w:val="top"/>
          </w:tcPr>
          <w:p w14:paraId="7A9C2860" w14:textId="77777777" w:rsidR="002A0069" w:rsidRPr="00B35C1B" w:rsidRDefault="002A0069" w:rsidP="00B35C1B">
            <w:pPr>
              <w:pStyle w:val="TableHeading"/>
              <w:rPr>
                <w:b/>
              </w:rPr>
            </w:pPr>
            <w:r w:rsidRPr="00B35C1B">
              <w:rPr>
                <w:b/>
              </w:rPr>
              <w:t>The strategy</w:t>
            </w:r>
          </w:p>
        </w:tc>
      </w:tr>
      <w:tr w:rsidR="002A0069" w:rsidRPr="00E14149" w14:paraId="516D970E" w14:textId="77777777" w:rsidTr="00047BCD">
        <w:tc>
          <w:tcPr>
            <w:tcW w:w="1412" w:type="pct"/>
            <w:vAlign w:val="top"/>
          </w:tcPr>
          <w:p w14:paraId="6C6A9DE8" w14:textId="77777777" w:rsidR="002A0069" w:rsidRPr="00E14149" w:rsidRDefault="002A0069" w:rsidP="00047BCD">
            <w:pPr>
              <w:pStyle w:val="TableText"/>
            </w:pPr>
            <w:r w:rsidRPr="00E14149">
              <w:t>Imprecise language with a lack of detail in describing the work</w:t>
            </w:r>
          </w:p>
        </w:tc>
        <w:tc>
          <w:tcPr>
            <w:tcW w:w="1573" w:type="pct"/>
            <w:vAlign w:val="top"/>
          </w:tcPr>
          <w:p w14:paraId="5138AC24" w14:textId="77777777" w:rsidR="002A0069" w:rsidRPr="00E14149" w:rsidRDefault="002A0069" w:rsidP="00047BCD">
            <w:pPr>
              <w:pStyle w:val="TableListParagraph"/>
              <w:spacing w:line="300" w:lineRule="auto"/>
            </w:pPr>
            <w:r w:rsidRPr="00E14149">
              <w:t>Poor quality work, including incomplete work or rework</w:t>
            </w:r>
          </w:p>
          <w:p w14:paraId="0630B96C" w14:textId="77777777" w:rsidR="002A0069" w:rsidRPr="00E14149" w:rsidRDefault="002A0069" w:rsidP="00047BCD">
            <w:pPr>
              <w:pStyle w:val="TableListParagraph"/>
              <w:spacing w:line="300" w:lineRule="auto"/>
            </w:pPr>
            <w:r w:rsidRPr="00E14149">
              <w:t>Delays in clarifying intent</w:t>
            </w:r>
          </w:p>
          <w:p w14:paraId="16461DA2" w14:textId="77777777" w:rsidR="002A0069" w:rsidRPr="00E14149" w:rsidRDefault="002A0069" w:rsidP="00047BCD">
            <w:pPr>
              <w:pStyle w:val="TableListParagraph"/>
              <w:spacing w:line="300" w:lineRule="auto"/>
            </w:pPr>
            <w:r w:rsidRPr="00E14149">
              <w:t>Open to interpretation</w:t>
            </w:r>
          </w:p>
          <w:p w14:paraId="1AEB8893" w14:textId="77777777" w:rsidR="002A0069" w:rsidRPr="00E14149" w:rsidRDefault="002A0069" w:rsidP="00047BCD">
            <w:pPr>
              <w:pStyle w:val="TableListParagraph"/>
              <w:spacing w:line="300" w:lineRule="auto"/>
            </w:pPr>
            <w:r w:rsidRPr="00E14149">
              <w:t>Assumptions made</w:t>
            </w:r>
          </w:p>
          <w:p w14:paraId="58E33622" w14:textId="77777777" w:rsidR="002A0069" w:rsidRPr="00E14149" w:rsidRDefault="002A0069" w:rsidP="00047BCD">
            <w:pPr>
              <w:pStyle w:val="TableListParagraph"/>
              <w:spacing w:line="300" w:lineRule="auto"/>
            </w:pPr>
            <w:r w:rsidRPr="00E14149">
              <w:t>Any outcome will be a good outcome</w:t>
            </w:r>
          </w:p>
          <w:p w14:paraId="1FA0A22D" w14:textId="77777777" w:rsidR="002A0069" w:rsidRPr="00E14149" w:rsidRDefault="002A0069" w:rsidP="00047BCD">
            <w:pPr>
              <w:pStyle w:val="TableListParagraph"/>
              <w:spacing w:line="300" w:lineRule="auto"/>
            </w:pPr>
            <w:r w:rsidRPr="00E14149">
              <w:t>Subjective choices made</w:t>
            </w:r>
          </w:p>
        </w:tc>
        <w:tc>
          <w:tcPr>
            <w:tcW w:w="2015" w:type="pct"/>
            <w:vAlign w:val="top"/>
          </w:tcPr>
          <w:p w14:paraId="707A5A6F" w14:textId="77777777" w:rsidR="002A0069" w:rsidRPr="00E14149" w:rsidRDefault="002A0069" w:rsidP="00047BCD">
            <w:pPr>
              <w:pStyle w:val="TableListParagraph"/>
              <w:spacing w:line="300" w:lineRule="auto"/>
            </w:pPr>
            <w:r w:rsidRPr="00E14149">
              <w:t>Glossary of terms</w:t>
            </w:r>
          </w:p>
          <w:p w14:paraId="20EC361C" w14:textId="77777777" w:rsidR="002A0069" w:rsidRPr="00E14149" w:rsidRDefault="002A0069" w:rsidP="00047BCD">
            <w:pPr>
              <w:pStyle w:val="TableListParagraph"/>
              <w:spacing w:line="300" w:lineRule="auto"/>
            </w:pPr>
            <w:r w:rsidRPr="00E14149">
              <w:t>Drawings</w:t>
            </w:r>
          </w:p>
          <w:p w14:paraId="20E4854C" w14:textId="77777777" w:rsidR="002A0069" w:rsidRPr="00E14149" w:rsidRDefault="002A0069" w:rsidP="00047BCD">
            <w:pPr>
              <w:pStyle w:val="TableListParagraph"/>
              <w:spacing w:line="300" w:lineRule="auto"/>
            </w:pPr>
            <w:r w:rsidRPr="00E14149">
              <w:t>Detailed specification</w:t>
            </w:r>
          </w:p>
          <w:p w14:paraId="79DA8621" w14:textId="77777777" w:rsidR="002A0069" w:rsidRPr="00E14149" w:rsidRDefault="002A0069" w:rsidP="00047BCD">
            <w:pPr>
              <w:pStyle w:val="TableListParagraph"/>
              <w:spacing w:line="300" w:lineRule="auto"/>
            </w:pPr>
            <w:r w:rsidRPr="00E14149">
              <w:t>Contracts</w:t>
            </w:r>
          </w:p>
          <w:p w14:paraId="4F5891CE" w14:textId="77777777" w:rsidR="002A0069" w:rsidRPr="00E14149" w:rsidRDefault="002A0069" w:rsidP="00047BCD">
            <w:pPr>
              <w:pStyle w:val="TableListParagraph"/>
              <w:spacing w:line="300" w:lineRule="auto"/>
            </w:pPr>
            <w:r w:rsidRPr="00E14149">
              <w:t>Third-party review</w:t>
            </w:r>
          </w:p>
          <w:p w14:paraId="13DE6262" w14:textId="77777777" w:rsidR="002A0069" w:rsidRPr="00E14149" w:rsidRDefault="002A0069" w:rsidP="00047BCD">
            <w:pPr>
              <w:pStyle w:val="TableListParagraph"/>
              <w:spacing w:line="300" w:lineRule="auto"/>
            </w:pPr>
            <w:r w:rsidRPr="00E14149">
              <w:t>Write in plain English</w:t>
            </w:r>
          </w:p>
          <w:p w14:paraId="5570F535" w14:textId="77777777" w:rsidR="002A0069" w:rsidRPr="00E14149" w:rsidRDefault="002A0069" w:rsidP="00047BCD">
            <w:pPr>
              <w:pStyle w:val="TableListParagraph"/>
              <w:spacing w:line="300" w:lineRule="auto"/>
            </w:pPr>
            <w:r w:rsidRPr="00E14149">
              <w:t>Draft version of the scope</w:t>
            </w:r>
          </w:p>
          <w:p w14:paraId="697BE784" w14:textId="77777777" w:rsidR="002A0069" w:rsidRPr="00E14149" w:rsidRDefault="002A0069" w:rsidP="00047BCD">
            <w:pPr>
              <w:pStyle w:val="TableListParagraph"/>
              <w:spacing w:line="300" w:lineRule="auto"/>
            </w:pPr>
            <w:r w:rsidRPr="00E14149">
              <w:t>Technical experts to review the schedule</w:t>
            </w:r>
          </w:p>
        </w:tc>
      </w:tr>
      <w:tr w:rsidR="002A0069" w:rsidRPr="00E14149" w14:paraId="77849842" w14:textId="77777777" w:rsidTr="00047BCD">
        <w:tc>
          <w:tcPr>
            <w:tcW w:w="1412" w:type="pct"/>
            <w:vAlign w:val="top"/>
          </w:tcPr>
          <w:p w14:paraId="7448E7B3" w14:textId="77777777" w:rsidR="002A0069" w:rsidRPr="00E14149" w:rsidRDefault="002A0069" w:rsidP="00047BCD">
            <w:pPr>
              <w:pStyle w:val="TableText"/>
            </w:pPr>
            <w:r w:rsidRPr="00E14149">
              <w:t>Widely inaccurate estimates (time and cost)</w:t>
            </w:r>
          </w:p>
        </w:tc>
        <w:tc>
          <w:tcPr>
            <w:tcW w:w="1573" w:type="pct"/>
            <w:vAlign w:val="top"/>
          </w:tcPr>
          <w:p w14:paraId="2BEDA248" w14:textId="77777777" w:rsidR="002A0069" w:rsidRPr="00E14149" w:rsidRDefault="002A0069" w:rsidP="00047BCD">
            <w:pPr>
              <w:pStyle w:val="TableListParagraph"/>
              <w:spacing w:line="300" w:lineRule="auto"/>
            </w:pPr>
            <w:r w:rsidRPr="00E14149">
              <w:t>Schedule delays and cost over-runs</w:t>
            </w:r>
          </w:p>
          <w:p w14:paraId="56777F7E" w14:textId="77777777" w:rsidR="002A0069" w:rsidRPr="00E14149" w:rsidRDefault="002A0069" w:rsidP="00047BCD">
            <w:pPr>
              <w:pStyle w:val="TableListParagraph"/>
              <w:spacing w:line="300" w:lineRule="auto"/>
            </w:pPr>
            <w:r w:rsidRPr="00E14149">
              <w:t>Pressure from stakeholders to stick with original estimates (deemed to be accurate)</w:t>
            </w:r>
          </w:p>
        </w:tc>
        <w:tc>
          <w:tcPr>
            <w:tcW w:w="2015" w:type="pct"/>
            <w:vAlign w:val="top"/>
          </w:tcPr>
          <w:p w14:paraId="4162EEB9" w14:textId="77777777" w:rsidR="002A0069" w:rsidRPr="00E14149" w:rsidRDefault="002A0069" w:rsidP="00047BCD">
            <w:pPr>
              <w:pStyle w:val="TableListParagraph"/>
              <w:spacing w:line="300" w:lineRule="auto"/>
            </w:pPr>
            <w:r w:rsidRPr="00E14149">
              <w:t>An understanding that early estimates are exactly that – estimates</w:t>
            </w:r>
          </w:p>
          <w:p w14:paraId="0B6D02E8" w14:textId="77777777" w:rsidR="002A0069" w:rsidRPr="00E14149" w:rsidRDefault="002A0069" w:rsidP="00047BCD">
            <w:pPr>
              <w:pStyle w:val="TableListParagraph"/>
              <w:spacing w:line="300" w:lineRule="auto"/>
            </w:pPr>
            <w:r w:rsidRPr="00E14149">
              <w:t>Time to revise and fine-tune the schedule and costing</w:t>
            </w:r>
          </w:p>
          <w:p w14:paraId="70152DA2" w14:textId="77777777" w:rsidR="002A0069" w:rsidRPr="00E14149" w:rsidRDefault="002A0069" w:rsidP="00047BCD">
            <w:pPr>
              <w:pStyle w:val="TableListParagraph"/>
              <w:spacing w:line="300" w:lineRule="auto"/>
            </w:pPr>
            <w:r w:rsidRPr="00E14149">
              <w:t>Access to technical specialists with estimating experience</w:t>
            </w:r>
          </w:p>
        </w:tc>
      </w:tr>
      <w:tr w:rsidR="002A0069" w:rsidRPr="00E14149" w14:paraId="1440C77B" w14:textId="77777777" w:rsidTr="00047BCD">
        <w:tc>
          <w:tcPr>
            <w:tcW w:w="1412" w:type="pct"/>
            <w:vAlign w:val="top"/>
          </w:tcPr>
          <w:p w14:paraId="34D21849" w14:textId="77777777" w:rsidR="002A0069" w:rsidRPr="00E14149" w:rsidRDefault="002A0069" w:rsidP="00047BCD">
            <w:pPr>
              <w:pStyle w:val="TableText"/>
            </w:pPr>
            <w:r w:rsidRPr="00E14149">
              <w:t>Failing to get third-party review</w:t>
            </w:r>
          </w:p>
        </w:tc>
        <w:tc>
          <w:tcPr>
            <w:tcW w:w="1573" w:type="pct"/>
            <w:vAlign w:val="top"/>
          </w:tcPr>
          <w:p w14:paraId="7AFA692E" w14:textId="77777777" w:rsidR="002A0069" w:rsidRPr="00E14149" w:rsidRDefault="002A0069" w:rsidP="00047BCD">
            <w:pPr>
              <w:pStyle w:val="TableListParagraph"/>
              <w:spacing w:line="300" w:lineRule="auto"/>
            </w:pPr>
            <w:r w:rsidRPr="00E14149">
              <w:t>Insufficient detail</w:t>
            </w:r>
          </w:p>
          <w:p w14:paraId="73A2008B" w14:textId="77777777" w:rsidR="002A0069" w:rsidRPr="00E14149" w:rsidRDefault="002A0069" w:rsidP="00047BCD">
            <w:pPr>
              <w:pStyle w:val="TableListParagraph"/>
              <w:spacing w:line="300" w:lineRule="auto"/>
            </w:pPr>
            <w:r w:rsidRPr="00E14149">
              <w:t>Key parts omitted</w:t>
            </w:r>
          </w:p>
          <w:p w14:paraId="28FBD7FF" w14:textId="77777777" w:rsidR="002A0069" w:rsidRPr="00E14149" w:rsidRDefault="002A0069" w:rsidP="00047BCD">
            <w:pPr>
              <w:pStyle w:val="TableListParagraph"/>
              <w:spacing w:line="300" w:lineRule="auto"/>
            </w:pPr>
            <w:r w:rsidRPr="00E14149">
              <w:t>No insight from external parties</w:t>
            </w:r>
          </w:p>
        </w:tc>
        <w:tc>
          <w:tcPr>
            <w:tcW w:w="2015" w:type="pct"/>
            <w:vAlign w:val="top"/>
          </w:tcPr>
          <w:p w14:paraId="609A2315" w14:textId="77777777" w:rsidR="002A0069" w:rsidRPr="00E14149" w:rsidRDefault="002A0069" w:rsidP="00047BCD">
            <w:pPr>
              <w:pStyle w:val="TableListParagraph"/>
              <w:spacing w:line="300" w:lineRule="auto"/>
            </w:pPr>
            <w:r w:rsidRPr="00E14149">
              <w:t>Distribute to qualified project personnel for review</w:t>
            </w:r>
          </w:p>
        </w:tc>
      </w:tr>
      <w:tr w:rsidR="002A0069" w:rsidRPr="00E14149" w14:paraId="7A2FB630" w14:textId="77777777" w:rsidTr="00047BCD">
        <w:tc>
          <w:tcPr>
            <w:tcW w:w="1412" w:type="pct"/>
            <w:vAlign w:val="top"/>
          </w:tcPr>
          <w:p w14:paraId="14316DE9" w14:textId="77777777" w:rsidR="002A0069" w:rsidRPr="00E14149" w:rsidRDefault="002A0069" w:rsidP="00047BCD">
            <w:pPr>
              <w:pStyle w:val="TableText"/>
            </w:pPr>
            <w:r w:rsidRPr="00E14149">
              <w:t>No pattern, structure or chronological order</w:t>
            </w:r>
          </w:p>
        </w:tc>
        <w:tc>
          <w:tcPr>
            <w:tcW w:w="1573" w:type="pct"/>
            <w:vAlign w:val="top"/>
          </w:tcPr>
          <w:p w14:paraId="47524E46" w14:textId="77777777" w:rsidR="002A0069" w:rsidRPr="00E14149" w:rsidRDefault="002A0069" w:rsidP="00047BCD">
            <w:pPr>
              <w:pStyle w:val="TableListParagraph"/>
              <w:spacing w:line="300" w:lineRule="auto"/>
            </w:pPr>
            <w:r w:rsidRPr="00E14149">
              <w:t>Chaotic schedule</w:t>
            </w:r>
          </w:p>
          <w:p w14:paraId="3B91A9F9" w14:textId="77777777" w:rsidR="002A0069" w:rsidRPr="00E14149" w:rsidRDefault="002A0069" w:rsidP="00047BCD">
            <w:pPr>
              <w:pStyle w:val="TableListParagraph"/>
              <w:spacing w:line="300" w:lineRule="auto"/>
            </w:pPr>
            <w:r w:rsidRPr="00E14149">
              <w:t>High chance of rework</w:t>
            </w:r>
          </w:p>
          <w:p w14:paraId="5E32876D" w14:textId="77777777" w:rsidR="002A0069" w:rsidRPr="00E14149" w:rsidRDefault="002A0069" w:rsidP="00047BCD">
            <w:pPr>
              <w:pStyle w:val="TableListParagraph"/>
              <w:spacing w:line="300" w:lineRule="auto"/>
            </w:pPr>
            <w:r w:rsidRPr="00E14149">
              <w:t>Conflicting resource assignments</w:t>
            </w:r>
          </w:p>
          <w:p w14:paraId="538255DC" w14:textId="77777777" w:rsidR="002A0069" w:rsidRPr="00E14149" w:rsidRDefault="002A0069" w:rsidP="00047BCD">
            <w:pPr>
              <w:pStyle w:val="TableListParagraph"/>
              <w:spacing w:line="300" w:lineRule="auto"/>
            </w:pPr>
            <w:r w:rsidRPr="00E14149">
              <w:t>Impossible delivery timetable</w:t>
            </w:r>
          </w:p>
        </w:tc>
        <w:tc>
          <w:tcPr>
            <w:tcW w:w="2015" w:type="pct"/>
            <w:vAlign w:val="top"/>
          </w:tcPr>
          <w:p w14:paraId="4A24BD07" w14:textId="77777777" w:rsidR="002A0069" w:rsidRPr="00E14149" w:rsidRDefault="002A0069" w:rsidP="00047BCD">
            <w:pPr>
              <w:pStyle w:val="TableListParagraph"/>
              <w:spacing w:line="300" w:lineRule="auto"/>
            </w:pPr>
            <w:r w:rsidRPr="00E14149">
              <w:t>Sequence the work logically</w:t>
            </w:r>
          </w:p>
          <w:p w14:paraId="7E7482CA" w14:textId="77777777" w:rsidR="002A0069" w:rsidRPr="00E14149" w:rsidRDefault="002A0069" w:rsidP="00047BCD">
            <w:pPr>
              <w:pStyle w:val="TableListParagraph"/>
              <w:spacing w:line="300" w:lineRule="auto"/>
            </w:pPr>
            <w:r w:rsidRPr="00E14149">
              <w:t>Work backwards to check the logic</w:t>
            </w:r>
          </w:p>
          <w:p w14:paraId="56CA8A00" w14:textId="77777777" w:rsidR="002A0069" w:rsidRPr="00E14149" w:rsidRDefault="002A0069" w:rsidP="00047BCD">
            <w:pPr>
              <w:pStyle w:val="TableListParagraph"/>
              <w:spacing w:line="300" w:lineRule="auto"/>
            </w:pPr>
            <w:r w:rsidRPr="00E14149">
              <w:t>Prototype the schedule</w:t>
            </w:r>
          </w:p>
          <w:p w14:paraId="331CFD57" w14:textId="77777777" w:rsidR="002A0069" w:rsidRPr="00E14149" w:rsidRDefault="002A0069" w:rsidP="00047BCD">
            <w:pPr>
              <w:pStyle w:val="TableListParagraph"/>
              <w:spacing w:line="300" w:lineRule="auto"/>
            </w:pPr>
            <w:r w:rsidRPr="00E14149">
              <w:t>Identify scheduling errors</w:t>
            </w:r>
          </w:p>
        </w:tc>
      </w:tr>
      <w:tr w:rsidR="002A0069" w:rsidRPr="00E14149" w14:paraId="295B5554" w14:textId="77777777" w:rsidTr="00047BCD">
        <w:tc>
          <w:tcPr>
            <w:tcW w:w="1412" w:type="pct"/>
            <w:vAlign w:val="top"/>
          </w:tcPr>
          <w:p w14:paraId="136D4980" w14:textId="77777777" w:rsidR="002A0069" w:rsidRPr="00E14149" w:rsidRDefault="002A0069" w:rsidP="00047BCD">
            <w:pPr>
              <w:pStyle w:val="TableText"/>
            </w:pPr>
            <w:r w:rsidRPr="00E14149">
              <w:t>Omitting special instructions and/or ignoring them</w:t>
            </w:r>
          </w:p>
        </w:tc>
        <w:tc>
          <w:tcPr>
            <w:tcW w:w="1573" w:type="pct"/>
            <w:vAlign w:val="top"/>
          </w:tcPr>
          <w:p w14:paraId="62A962EE" w14:textId="77777777" w:rsidR="002A0069" w:rsidRPr="00E14149" w:rsidRDefault="002A0069" w:rsidP="00047BCD">
            <w:pPr>
              <w:pStyle w:val="TableListParagraph"/>
              <w:spacing w:line="300" w:lineRule="auto"/>
            </w:pPr>
            <w:r w:rsidRPr="00E14149">
              <w:t>Non-compliance</w:t>
            </w:r>
          </w:p>
          <w:p w14:paraId="17451D7B" w14:textId="77777777" w:rsidR="002A0069" w:rsidRPr="00E14149" w:rsidRDefault="002A0069" w:rsidP="00047BCD">
            <w:pPr>
              <w:pStyle w:val="TableListParagraph"/>
              <w:spacing w:line="300" w:lineRule="auto"/>
            </w:pPr>
            <w:r w:rsidRPr="00E14149">
              <w:t>Workplace health and safety issues</w:t>
            </w:r>
          </w:p>
          <w:p w14:paraId="5188A311" w14:textId="77777777" w:rsidR="002A0069" w:rsidRPr="00E14149" w:rsidRDefault="002A0069" w:rsidP="00047BCD">
            <w:pPr>
              <w:pStyle w:val="TableListParagraph"/>
              <w:spacing w:line="300" w:lineRule="auto"/>
            </w:pPr>
            <w:r w:rsidRPr="00E14149">
              <w:t>Possibility of rework</w:t>
            </w:r>
          </w:p>
          <w:p w14:paraId="01E4A38A" w14:textId="77777777" w:rsidR="002A0069" w:rsidRPr="00E14149" w:rsidRDefault="002A0069" w:rsidP="00047BCD">
            <w:pPr>
              <w:pStyle w:val="TableListParagraph"/>
              <w:spacing w:line="300" w:lineRule="auto"/>
            </w:pPr>
            <w:r w:rsidRPr="00E14149">
              <w:t>Fast-tracking completion times</w:t>
            </w:r>
          </w:p>
          <w:p w14:paraId="3B6288E0" w14:textId="77777777" w:rsidR="002A0069" w:rsidRPr="00E14149" w:rsidRDefault="002A0069" w:rsidP="00047BCD">
            <w:pPr>
              <w:pStyle w:val="TableListParagraph"/>
              <w:spacing w:line="300" w:lineRule="auto"/>
            </w:pPr>
            <w:r w:rsidRPr="00E14149">
              <w:t>Non-compliance</w:t>
            </w:r>
          </w:p>
          <w:p w14:paraId="4E29C581" w14:textId="77777777" w:rsidR="002A0069" w:rsidRPr="00E14149" w:rsidRDefault="002A0069" w:rsidP="00047BCD">
            <w:pPr>
              <w:pStyle w:val="TableListParagraph"/>
              <w:spacing w:line="300" w:lineRule="auto"/>
            </w:pPr>
            <w:r w:rsidRPr="00E14149">
              <w:t>Cost variations</w:t>
            </w:r>
          </w:p>
        </w:tc>
        <w:tc>
          <w:tcPr>
            <w:tcW w:w="2015" w:type="pct"/>
            <w:vAlign w:val="top"/>
          </w:tcPr>
          <w:p w14:paraId="338AC553" w14:textId="77777777" w:rsidR="002A0069" w:rsidRPr="00E14149" w:rsidRDefault="002A0069" w:rsidP="00047BCD">
            <w:pPr>
              <w:pStyle w:val="TableListParagraph"/>
              <w:spacing w:line="300" w:lineRule="auto"/>
            </w:pPr>
            <w:r w:rsidRPr="00E14149">
              <w:t>Detailed technical specifications</w:t>
            </w:r>
          </w:p>
          <w:p w14:paraId="6DC0C45C" w14:textId="77777777" w:rsidR="002A0069" w:rsidRPr="00E14149" w:rsidRDefault="002A0069" w:rsidP="00047BCD">
            <w:pPr>
              <w:pStyle w:val="TableListParagraph"/>
              <w:spacing w:line="300" w:lineRule="auto"/>
            </w:pPr>
            <w:r w:rsidRPr="00E14149">
              <w:t>All supporting documentation is submitted</w:t>
            </w:r>
          </w:p>
          <w:p w14:paraId="1739FB01" w14:textId="77777777" w:rsidR="002A0069" w:rsidRPr="00E14149" w:rsidRDefault="002A0069" w:rsidP="00047BCD">
            <w:pPr>
              <w:pStyle w:val="TableListParagraph"/>
              <w:spacing w:line="300" w:lineRule="auto"/>
            </w:pPr>
            <w:r w:rsidRPr="00E14149">
              <w:t>Statutory requirements</w:t>
            </w:r>
          </w:p>
          <w:p w14:paraId="265F1953" w14:textId="77777777" w:rsidR="002A0069" w:rsidRPr="00E14149" w:rsidRDefault="002A0069" w:rsidP="00047BCD">
            <w:pPr>
              <w:pStyle w:val="TableListParagraph"/>
              <w:spacing w:line="300" w:lineRule="auto"/>
            </w:pPr>
            <w:r w:rsidRPr="00E14149">
              <w:t>Third-party review</w:t>
            </w:r>
          </w:p>
        </w:tc>
      </w:tr>
      <w:tr w:rsidR="002A0069" w:rsidRPr="00E14149" w14:paraId="786C7022" w14:textId="77777777" w:rsidTr="00047BCD">
        <w:tc>
          <w:tcPr>
            <w:tcW w:w="1412" w:type="pct"/>
            <w:vAlign w:val="top"/>
          </w:tcPr>
          <w:p w14:paraId="2FE538A1" w14:textId="32CA36B1" w:rsidR="002A0069" w:rsidRPr="00E14149" w:rsidRDefault="002A0069" w:rsidP="00047BCD">
            <w:pPr>
              <w:pStyle w:val="TableText"/>
            </w:pPr>
            <w:r w:rsidRPr="00E14149">
              <w:t xml:space="preserve">Lack of </w:t>
            </w:r>
            <w:r>
              <w:t xml:space="preserve">customer </w:t>
            </w:r>
            <w:r w:rsidRPr="00E14149">
              <w:t>involvement</w:t>
            </w:r>
          </w:p>
        </w:tc>
        <w:tc>
          <w:tcPr>
            <w:tcW w:w="1573" w:type="pct"/>
            <w:vAlign w:val="top"/>
          </w:tcPr>
          <w:p w14:paraId="07BA4C69" w14:textId="77777777" w:rsidR="002A0069" w:rsidRPr="00E14149" w:rsidRDefault="002A0069" w:rsidP="00047BCD">
            <w:pPr>
              <w:pStyle w:val="TableListParagraph"/>
              <w:spacing w:line="300" w:lineRule="auto"/>
            </w:pPr>
            <w:r w:rsidRPr="00E14149">
              <w:t>Imprecise requirements</w:t>
            </w:r>
          </w:p>
          <w:p w14:paraId="11121C68" w14:textId="77777777" w:rsidR="002A0069" w:rsidRPr="00E14149" w:rsidRDefault="002A0069" w:rsidP="00047BCD">
            <w:pPr>
              <w:pStyle w:val="TableListParagraph"/>
              <w:spacing w:line="300" w:lineRule="auto"/>
            </w:pPr>
            <w:r w:rsidRPr="00E14149">
              <w:t>Delays with rework</w:t>
            </w:r>
          </w:p>
          <w:p w14:paraId="7ED88776" w14:textId="77777777" w:rsidR="002A0069" w:rsidRPr="00E14149" w:rsidRDefault="002A0069" w:rsidP="00047BCD">
            <w:pPr>
              <w:pStyle w:val="TableListParagraph"/>
              <w:spacing w:line="300" w:lineRule="auto"/>
            </w:pPr>
            <w:r w:rsidRPr="00E14149">
              <w:t>Delays in issuing completion certificates</w:t>
            </w:r>
          </w:p>
        </w:tc>
        <w:tc>
          <w:tcPr>
            <w:tcW w:w="2015" w:type="pct"/>
            <w:vAlign w:val="top"/>
          </w:tcPr>
          <w:p w14:paraId="53D1B739" w14:textId="7B4AB46E" w:rsidR="002A0069" w:rsidRPr="00E14149" w:rsidRDefault="002A0069" w:rsidP="00047BCD">
            <w:pPr>
              <w:pStyle w:val="TableListParagraph"/>
              <w:spacing w:line="300" w:lineRule="auto"/>
            </w:pPr>
            <w:r w:rsidRPr="00E14149">
              <w:t xml:space="preserve">Get the </w:t>
            </w:r>
            <w:r>
              <w:t>customer</w:t>
            </w:r>
            <w:r w:rsidRPr="00E14149">
              <w:t xml:space="preserve"> involved in the scoping stage </w:t>
            </w:r>
          </w:p>
          <w:p w14:paraId="4ADC1708" w14:textId="01276B84" w:rsidR="002A0069" w:rsidRPr="00E14149" w:rsidRDefault="002A0069" w:rsidP="002A0069">
            <w:pPr>
              <w:pStyle w:val="TableListParagraph"/>
              <w:spacing w:line="300" w:lineRule="auto"/>
            </w:pPr>
            <w:r w:rsidRPr="00E14149">
              <w:t>Ensure project meetings</w:t>
            </w:r>
            <w:r>
              <w:t xml:space="preserve"> include the customer</w:t>
            </w:r>
          </w:p>
        </w:tc>
      </w:tr>
      <w:tr w:rsidR="002A0069" w:rsidRPr="00E14149" w14:paraId="13A1A5A5" w14:textId="77777777" w:rsidTr="00047BCD">
        <w:tc>
          <w:tcPr>
            <w:tcW w:w="1412" w:type="pct"/>
            <w:vAlign w:val="top"/>
          </w:tcPr>
          <w:p w14:paraId="7316CD92" w14:textId="77777777" w:rsidR="002A0069" w:rsidRPr="00E14149" w:rsidRDefault="002A0069" w:rsidP="00047BCD">
            <w:pPr>
              <w:pStyle w:val="TableText"/>
            </w:pPr>
            <w:r w:rsidRPr="00E14149">
              <w:t>Insufficient planning time</w:t>
            </w:r>
          </w:p>
        </w:tc>
        <w:tc>
          <w:tcPr>
            <w:tcW w:w="1573" w:type="pct"/>
            <w:vAlign w:val="top"/>
          </w:tcPr>
          <w:p w14:paraId="4CD958BE" w14:textId="77777777" w:rsidR="002A0069" w:rsidRPr="00E14149" w:rsidRDefault="002A0069" w:rsidP="00047BCD">
            <w:pPr>
              <w:pStyle w:val="TableListParagraph"/>
              <w:spacing w:line="300" w:lineRule="auto"/>
            </w:pPr>
            <w:r w:rsidRPr="00E14149">
              <w:t>Development of an ad hoc schedule</w:t>
            </w:r>
          </w:p>
          <w:p w14:paraId="492E50DB" w14:textId="77777777" w:rsidR="002A0069" w:rsidRPr="00E14149" w:rsidRDefault="002A0069" w:rsidP="00047BCD">
            <w:pPr>
              <w:pStyle w:val="TableListParagraph"/>
              <w:spacing w:line="300" w:lineRule="auto"/>
            </w:pPr>
            <w:r w:rsidRPr="00E14149">
              <w:t>At the mercy of unanticipated changes</w:t>
            </w:r>
          </w:p>
        </w:tc>
        <w:tc>
          <w:tcPr>
            <w:tcW w:w="2015" w:type="pct"/>
            <w:vAlign w:val="top"/>
          </w:tcPr>
          <w:p w14:paraId="10E0C79D" w14:textId="77777777" w:rsidR="002A0069" w:rsidRPr="00E14149" w:rsidRDefault="002A0069" w:rsidP="00047BCD">
            <w:pPr>
              <w:pStyle w:val="TableListParagraph"/>
              <w:spacing w:line="300" w:lineRule="auto"/>
            </w:pPr>
            <w:r w:rsidRPr="00E14149">
              <w:t>Support the planning process and the time required</w:t>
            </w:r>
          </w:p>
          <w:p w14:paraId="1A5694A6" w14:textId="77777777" w:rsidR="002A0069" w:rsidRPr="00E14149" w:rsidRDefault="002A0069" w:rsidP="00047BCD">
            <w:pPr>
              <w:pStyle w:val="TableListParagraph"/>
              <w:spacing w:line="300" w:lineRule="auto"/>
            </w:pPr>
            <w:r w:rsidRPr="00E14149">
              <w:t>Consider the consequences of poor planning</w:t>
            </w:r>
          </w:p>
          <w:p w14:paraId="06916A24" w14:textId="6812A736" w:rsidR="002A0069" w:rsidRPr="00E14149" w:rsidRDefault="002A0069" w:rsidP="00047BCD">
            <w:pPr>
              <w:pStyle w:val="TableListParagraph"/>
              <w:spacing w:line="300" w:lineRule="auto"/>
            </w:pPr>
            <w:r w:rsidRPr="00E14149">
              <w:t xml:space="preserve">Review </w:t>
            </w:r>
            <w:r>
              <w:t>previous</w:t>
            </w:r>
            <w:r w:rsidRPr="00E14149">
              <w:t xml:space="preserve"> projects that were poorly planned</w:t>
            </w:r>
          </w:p>
        </w:tc>
      </w:tr>
      <w:tr w:rsidR="002A0069" w:rsidRPr="00E14149" w14:paraId="2773F216" w14:textId="77777777" w:rsidTr="00047BCD">
        <w:tc>
          <w:tcPr>
            <w:tcW w:w="1412" w:type="pct"/>
            <w:vAlign w:val="top"/>
          </w:tcPr>
          <w:p w14:paraId="3B5C781E" w14:textId="77777777" w:rsidR="002A0069" w:rsidRPr="00E14149" w:rsidRDefault="002A0069" w:rsidP="00047BCD">
            <w:pPr>
              <w:pStyle w:val="TableText"/>
            </w:pPr>
            <w:r w:rsidRPr="00E14149">
              <w:lastRenderedPageBreak/>
              <w:t>Unavailability of resources</w:t>
            </w:r>
          </w:p>
        </w:tc>
        <w:tc>
          <w:tcPr>
            <w:tcW w:w="1573" w:type="pct"/>
            <w:vAlign w:val="top"/>
          </w:tcPr>
          <w:p w14:paraId="6578F42F" w14:textId="77777777" w:rsidR="002A0069" w:rsidRPr="00E14149" w:rsidRDefault="002A0069" w:rsidP="00047BCD">
            <w:pPr>
              <w:pStyle w:val="TableListParagraph"/>
              <w:spacing w:line="300" w:lineRule="auto"/>
            </w:pPr>
            <w:r w:rsidRPr="00E14149">
              <w:t>Delays in work</w:t>
            </w:r>
          </w:p>
          <w:p w14:paraId="6C3C8E61" w14:textId="77777777" w:rsidR="002A0069" w:rsidRPr="00E14149" w:rsidRDefault="002A0069" w:rsidP="00047BCD">
            <w:pPr>
              <w:pStyle w:val="TableListParagraph"/>
              <w:spacing w:line="300" w:lineRule="auto"/>
            </w:pPr>
            <w:r w:rsidRPr="00E14149">
              <w:t>Inferior resource replacements</w:t>
            </w:r>
          </w:p>
          <w:p w14:paraId="6A2F213D" w14:textId="77777777" w:rsidR="002A0069" w:rsidRPr="00E14149" w:rsidRDefault="002A0069" w:rsidP="00047BCD">
            <w:pPr>
              <w:pStyle w:val="TableListParagraph"/>
              <w:spacing w:line="300" w:lineRule="auto"/>
            </w:pPr>
            <w:r w:rsidRPr="00E14149">
              <w:t>Cost variations</w:t>
            </w:r>
          </w:p>
          <w:p w14:paraId="2D1B00B2" w14:textId="77777777" w:rsidR="002A0069" w:rsidRPr="00E14149" w:rsidRDefault="002A0069" w:rsidP="00047BCD">
            <w:pPr>
              <w:pStyle w:val="TableListParagraph"/>
              <w:spacing w:line="300" w:lineRule="auto"/>
            </w:pPr>
            <w:r w:rsidRPr="00E14149">
              <w:t>Impact on morale and motivation</w:t>
            </w:r>
          </w:p>
        </w:tc>
        <w:tc>
          <w:tcPr>
            <w:tcW w:w="2015" w:type="pct"/>
            <w:vAlign w:val="top"/>
          </w:tcPr>
          <w:p w14:paraId="7FF676D7" w14:textId="37A8FC3E" w:rsidR="002A0069" w:rsidRPr="00E14149" w:rsidRDefault="002A0069" w:rsidP="00047BCD">
            <w:pPr>
              <w:pStyle w:val="TableListParagraph"/>
              <w:spacing w:line="300" w:lineRule="auto"/>
            </w:pPr>
            <w:r w:rsidRPr="00E14149">
              <w:t xml:space="preserve">Secure written commitments from </w:t>
            </w:r>
            <w:r>
              <w:t>contractors</w:t>
            </w:r>
          </w:p>
          <w:p w14:paraId="2D3A0F91" w14:textId="77777777" w:rsidR="002A0069" w:rsidRPr="00E14149" w:rsidRDefault="002A0069" w:rsidP="00047BCD">
            <w:pPr>
              <w:pStyle w:val="TableListParagraph"/>
              <w:spacing w:line="300" w:lineRule="auto"/>
            </w:pPr>
            <w:r w:rsidRPr="00E14149">
              <w:t>Identify replacement resources</w:t>
            </w:r>
          </w:p>
        </w:tc>
      </w:tr>
    </w:tbl>
    <w:p w14:paraId="7293287E" w14:textId="2F26847D" w:rsidR="002A0069" w:rsidRDefault="006C1F37" w:rsidP="006C1F37">
      <w:pPr>
        <w:pStyle w:val="Heading2"/>
      </w:pPr>
      <w:r>
        <w:t>Illustrative example</w:t>
      </w:r>
      <w:r w:rsidR="00B85C9F">
        <w:t xml:space="preserve"> – </w:t>
      </w:r>
      <w:r>
        <w:t>Project sign-off</w:t>
      </w:r>
    </w:p>
    <w:p w14:paraId="571F88C9" w14:textId="25C8FBC3" w:rsidR="006C1F37" w:rsidRDefault="004E6453" w:rsidP="006C1F37">
      <w:r>
        <w:t xml:space="preserve">The contractor has advised project manager, Toni, the work has been completed and </w:t>
      </w:r>
      <w:r w:rsidR="00F63F5F">
        <w:t xml:space="preserve">is </w:t>
      </w:r>
      <w:r>
        <w:t xml:space="preserve">requesting </w:t>
      </w:r>
      <w:r w:rsidR="00F63F5F">
        <w:t xml:space="preserve">the </w:t>
      </w:r>
      <w:r>
        <w:t>final invoice payment. Before this can occur, Toni will submit a</w:t>
      </w:r>
      <w:r w:rsidR="00DC3E3C">
        <w:t xml:space="preserve">n MPower108 </w:t>
      </w:r>
      <w:r>
        <w:t xml:space="preserve"> Project completion template for sign-off as follows:</w:t>
      </w:r>
    </w:p>
    <w:p w14:paraId="7ACBDFC5" w14:textId="3BC36321" w:rsidR="002724BD" w:rsidRDefault="002724BD" w:rsidP="002724BD">
      <w:pPr>
        <w:pStyle w:val="Caption"/>
      </w:pPr>
      <w:r>
        <w:t>Table 8: Project completion form</w:t>
      </w:r>
    </w:p>
    <w:tbl>
      <w:tblPr>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Pr>
      <w:tblGrid>
        <w:gridCol w:w="2811"/>
        <w:gridCol w:w="947"/>
        <w:gridCol w:w="1181"/>
        <w:gridCol w:w="2503"/>
        <w:gridCol w:w="1574"/>
      </w:tblGrid>
      <w:tr w:rsidR="00B35C1B" w:rsidRPr="00E14149" w14:paraId="2C452F5C" w14:textId="77777777" w:rsidTr="00B35C1B">
        <w:trPr>
          <w:tblHeader/>
        </w:trPr>
        <w:tc>
          <w:tcPr>
            <w:tcW w:w="5000" w:type="pct"/>
            <w:gridSpan w:val="5"/>
            <w:shd w:val="clear" w:color="auto" w:fill="E6EAF6" w:themeFill="background1"/>
          </w:tcPr>
          <w:p w14:paraId="3B830435" w14:textId="0F4DFAEA" w:rsidR="00B35C1B" w:rsidRPr="00B35C1B" w:rsidRDefault="00B35C1B" w:rsidP="00B35C1B">
            <w:pPr>
              <w:pStyle w:val="TableHeading"/>
            </w:pPr>
            <w:r w:rsidRPr="00B35C1B">
              <w:t>MPower108 Project completion</w:t>
            </w:r>
          </w:p>
        </w:tc>
      </w:tr>
      <w:tr w:rsidR="004E6453" w:rsidRPr="00E14149" w14:paraId="07650E80" w14:textId="77777777" w:rsidTr="00047BCD">
        <w:trPr>
          <w:tblHeader/>
        </w:trPr>
        <w:tc>
          <w:tcPr>
            <w:tcW w:w="1559" w:type="pct"/>
            <w:shd w:val="clear" w:color="auto" w:fill="E6EAF6" w:themeFill="background1"/>
          </w:tcPr>
          <w:p w14:paraId="45D54C3A" w14:textId="77777777" w:rsidR="004E6453" w:rsidRPr="00E14149" w:rsidRDefault="004E6453" w:rsidP="00047BCD">
            <w:pPr>
              <w:pStyle w:val="TableHeading"/>
            </w:pPr>
            <w:r w:rsidRPr="00E14149">
              <w:t>Description</w:t>
            </w:r>
          </w:p>
        </w:tc>
        <w:tc>
          <w:tcPr>
            <w:tcW w:w="525" w:type="pct"/>
            <w:shd w:val="clear" w:color="auto" w:fill="E6EAF6" w:themeFill="background1"/>
          </w:tcPr>
          <w:p w14:paraId="22DA1FB8" w14:textId="77777777" w:rsidR="004E6453" w:rsidRPr="00E14149" w:rsidRDefault="004E6453" w:rsidP="00047BCD">
            <w:pPr>
              <w:pStyle w:val="TableHeading"/>
            </w:pPr>
            <w:r w:rsidRPr="00E14149">
              <w:t>Required</w:t>
            </w:r>
            <w:r w:rsidRPr="00E14149">
              <w:br/>
              <w:t>Date</w:t>
            </w:r>
          </w:p>
        </w:tc>
        <w:tc>
          <w:tcPr>
            <w:tcW w:w="655" w:type="pct"/>
            <w:shd w:val="clear" w:color="auto" w:fill="E6EAF6" w:themeFill="background1"/>
          </w:tcPr>
          <w:p w14:paraId="24FF96BC" w14:textId="77777777" w:rsidR="004E6453" w:rsidRPr="00E14149" w:rsidRDefault="004E6453" w:rsidP="00047BCD">
            <w:pPr>
              <w:pStyle w:val="TableHeading"/>
            </w:pPr>
            <w:r w:rsidRPr="00E14149">
              <w:t>Responsible Person</w:t>
            </w:r>
          </w:p>
        </w:tc>
        <w:tc>
          <w:tcPr>
            <w:tcW w:w="1388" w:type="pct"/>
            <w:shd w:val="clear" w:color="auto" w:fill="E6EAF6" w:themeFill="background1"/>
          </w:tcPr>
          <w:p w14:paraId="7C46694F" w14:textId="77777777" w:rsidR="004E6453" w:rsidRPr="00E14149" w:rsidRDefault="004E6453" w:rsidP="00047BCD">
            <w:pPr>
              <w:pStyle w:val="TableHeading"/>
            </w:pPr>
            <w:r w:rsidRPr="00E14149">
              <w:t>Notes</w:t>
            </w:r>
          </w:p>
        </w:tc>
        <w:tc>
          <w:tcPr>
            <w:tcW w:w="873" w:type="pct"/>
            <w:shd w:val="clear" w:color="auto" w:fill="E6EAF6" w:themeFill="background1"/>
          </w:tcPr>
          <w:p w14:paraId="3442F2B0" w14:textId="77777777" w:rsidR="004E6453" w:rsidRPr="00E14149" w:rsidRDefault="004E6453" w:rsidP="00047BCD">
            <w:pPr>
              <w:pStyle w:val="TableHeading"/>
            </w:pPr>
            <w:r w:rsidRPr="00E14149">
              <w:t>Completed</w:t>
            </w:r>
            <w:r w:rsidRPr="00E14149">
              <w:br/>
            </w:r>
            <w:r w:rsidRPr="00E14149">
              <w:rPr>
                <w:sz w:val="16"/>
                <w:szCs w:val="18"/>
              </w:rPr>
              <w:t>(Yes / No/ not needed)</w:t>
            </w:r>
          </w:p>
        </w:tc>
      </w:tr>
      <w:tr w:rsidR="002724BD" w:rsidRPr="00E14149" w14:paraId="31230AD1" w14:textId="77777777" w:rsidTr="002724BD">
        <w:trPr>
          <w:trHeight w:val="206"/>
        </w:trPr>
        <w:tc>
          <w:tcPr>
            <w:tcW w:w="5000" w:type="pct"/>
            <w:gridSpan w:val="5"/>
            <w:shd w:val="clear" w:color="auto" w:fill="E6EAF6" w:themeFill="background1"/>
          </w:tcPr>
          <w:p w14:paraId="0313FECF" w14:textId="28B3FDEB" w:rsidR="002724BD" w:rsidRPr="002724BD" w:rsidRDefault="002724BD" w:rsidP="002724BD">
            <w:pPr>
              <w:pStyle w:val="TableHeading"/>
              <w:jc w:val="left"/>
            </w:pPr>
            <w:r w:rsidRPr="002724BD">
              <w:t>Confirm deliverables</w:t>
            </w:r>
          </w:p>
        </w:tc>
      </w:tr>
      <w:tr w:rsidR="004E6453" w:rsidRPr="00E14149" w14:paraId="5755C055" w14:textId="77777777" w:rsidTr="00047BCD">
        <w:trPr>
          <w:trHeight w:val="206"/>
        </w:trPr>
        <w:tc>
          <w:tcPr>
            <w:tcW w:w="1559" w:type="pct"/>
          </w:tcPr>
          <w:p w14:paraId="2862AF93" w14:textId="658AFFBE" w:rsidR="004E6453" w:rsidRPr="00E14149" w:rsidRDefault="004E6453" w:rsidP="00143C37">
            <w:pPr>
              <w:pStyle w:val="Tabletext0"/>
            </w:pPr>
            <w:r w:rsidRPr="00E14149">
              <w:t xml:space="preserve">Testing </w:t>
            </w:r>
            <w:r>
              <w:t xml:space="preserve">of ramp / handrail </w:t>
            </w:r>
          </w:p>
        </w:tc>
        <w:tc>
          <w:tcPr>
            <w:tcW w:w="525" w:type="pct"/>
          </w:tcPr>
          <w:p w14:paraId="6CF654FE" w14:textId="3198D1CD" w:rsidR="004E6453" w:rsidRPr="00E14149" w:rsidRDefault="000151D7" w:rsidP="00143C37">
            <w:pPr>
              <w:pStyle w:val="Tabletext0"/>
            </w:pPr>
            <w:r>
              <w:t>2/11/xx</w:t>
            </w:r>
          </w:p>
        </w:tc>
        <w:tc>
          <w:tcPr>
            <w:tcW w:w="655" w:type="pct"/>
          </w:tcPr>
          <w:p w14:paraId="41279620" w14:textId="32D58BE8" w:rsidR="004E6453" w:rsidRPr="00E14149" w:rsidRDefault="000151D7" w:rsidP="00143C37">
            <w:pPr>
              <w:pStyle w:val="Tabletext0"/>
            </w:pPr>
            <w:r>
              <w:t>Customer, OT</w:t>
            </w:r>
          </w:p>
        </w:tc>
        <w:tc>
          <w:tcPr>
            <w:tcW w:w="1388" w:type="pct"/>
          </w:tcPr>
          <w:p w14:paraId="26B71B39" w14:textId="77777777" w:rsidR="004E6453" w:rsidRPr="00E14149" w:rsidRDefault="004E6453" w:rsidP="00143C37">
            <w:pPr>
              <w:pStyle w:val="Tabletext0"/>
            </w:pPr>
          </w:p>
        </w:tc>
        <w:tc>
          <w:tcPr>
            <w:tcW w:w="873" w:type="pct"/>
          </w:tcPr>
          <w:p w14:paraId="599C2C20" w14:textId="77777777" w:rsidR="004E6453" w:rsidRPr="00E14149" w:rsidRDefault="004E6453" w:rsidP="00143C37">
            <w:pPr>
              <w:pStyle w:val="Tabletext0"/>
            </w:pPr>
          </w:p>
        </w:tc>
      </w:tr>
      <w:tr w:rsidR="004E6453" w:rsidRPr="00E14149" w14:paraId="6C0CD444" w14:textId="77777777" w:rsidTr="00047BCD">
        <w:trPr>
          <w:trHeight w:val="206"/>
        </w:trPr>
        <w:tc>
          <w:tcPr>
            <w:tcW w:w="1559" w:type="pct"/>
          </w:tcPr>
          <w:p w14:paraId="062A010E" w14:textId="2B52308A" w:rsidR="004E6453" w:rsidRPr="00E14149" w:rsidRDefault="004E6453" w:rsidP="00143C37">
            <w:pPr>
              <w:pStyle w:val="Tabletext0"/>
            </w:pPr>
            <w:r>
              <w:t>Inspection report</w:t>
            </w:r>
          </w:p>
        </w:tc>
        <w:tc>
          <w:tcPr>
            <w:tcW w:w="525" w:type="pct"/>
          </w:tcPr>
          <w:p w14:paraId="14773148" w14:textId="5A246BEF" w:rsidR="004E6453" w:rsidRPr="00E14149" w:rsidRDefault="000151D7" w:rsidP="00143C37">
            <w:pPr>
              <w:pStyle w:val="Tabletext0"/>
            </w:pPr>
            <w:r>
              <w:t>3/11/xx</w:t>
            </w:r>
          </w:p>
        </w:tc>
        <w:tc>
          <w:tcPr>
            <w:tcW w:w="655" w:type="pct"/>
          </w:tcPr>
          <w:p w14:paraId="3BAA5DAA" w14:textId="6EA83A14" w:rsidR="004E6453" w:rsidRPr="00E14149" w:rsidRDefault="000151D7" w:rsidP="00143C37">
            <w:pPr>
              <w:pStyle w:val="Tabletext0"/>
            </w:pPr>
            <w:r>
              <w:t>Toni Roberts</w:t>
            </w:r>
          </w:p>
        </w:tc>
        <w:tc>
          <w:tcPr>
            <w:tcW w:w="1388" w:type="pct"/>
          </w:tcPr>
          <w:p w14:paraId="11D819AE" w14:textId="429611BD" w:rsidR="004E6453" w:rsidRPr="00E14149" w:rsidRDefault="00617C9B" w:rsidP="00143C37">
            <w:pPr>
              <w:pStyle w:val="Tabletext0"/>
            </w:pPr>
            <w:r>
              <w:t xml:space="preserve">In conjunction with Safety Officer </w:t>
            </w:r>
          </w:p>
        </w:tc>
        <w:tc>
          <w:tcPr>
            <w:tcW w:w="873" w:type="pct"/>
          </w:tcPr>
          <w:p w14:paraId="2A5DD04D" w14:textId="77777777" w:rsidR="004E6453" w:rsidRPr="00E14149" w:rsidRDefault="004E6453" w:rsidP="00143C37">
            <w:pPr>
              <w:pStyle w:val="Tabletext0"/>
            </w:pPr>
          </w:p>
        </w:tc>
      </w:tr>
      <w:tr w:rsidR="004E6453" w:rsidRPr="00E14149" w14:paraId="1D7C1608" w14:textId="77777777" w:rsidTr="00047BCD">
        <w:trPr>
          <w:trHeight w:val="206"/>
        </w:trPr>
        <w:tc>
          <w:tcPr>
            <w:tcW w:w="1559" w:type="pct"/>
          </w:tcPr>
          <w:p w14:paraId="0F03267A" w14:textId="78F1C6DF" w:rsidR="004E6453" w:rsidRDefault="004E6453" w:rsidP="00143C37">
            <w:pPr>
              <w:pStyle w:val="Tabletext0"/>
            </w:pPr>
            <w:r>
              <w:t>Safety certification</w:t>
            </w:r>
          </w:p>
        </w:tc>
        <w:tc>
          <w:tcPr>
            <w:tcW w:w="525" w:type="pct"/>
          </w:tcPr>
          <w:p w14:paraId="06E7C95A" w14:textId="74464118" w:rsidR="004E6453" w:rsidRPr="00E14149" w:rsidRDefault="000151D7" w:rsidP="00143C37">
            <w:pPr>
              <w:pStyle w:val="Tabletext0"/>
            </w:pPr>
            <w:r>
              <w:t>2/11/xx</w:t>
            </w:r>
          </w:p>
        </w:tc>
        <w:tc>
          <w:tcPr>
            <w:tcW w:w="655" w:type="pct"/>
          </w:tcPr>
          <w:p w14:paraId="05242990" w14:textId="21D93A87" w:rsidR="004E6453" w:rsidRPr="00E14149" w:rsidRDefault="000151D7" w:rsidP="00143C37">
            <w:pPr>
              <w:pStyle w:val="Tabletext0"/>
            </w:pPr>
            <w:r>
              <w:t>Contractor</w:t>
            </w:r>
          </w:p>
        </w:tc>
        <w:tc>
          <w:tcPr>
            <w:tcW w:w="1388" w:type="pct"/>
          </w:tcPr>
          <w:p w14:paraId="575B1EB3" w14:textId="3DB71086" w:rsidR="004E6453" w:rsidRPr="00E14149" w:rsidRDefault="00617C9B" w:rsidP="00143C37">
            <w:pPr>
              <w:pStyle w:val="Tabletext0"/>
            </w:pPr>
            <w:r>
              <w:t>Must be authenticated</w:t>
            </w:r>
          </w:p>
        </w:tc>
        <w:tc>
          <w:tcPr>
            <w:tcW w:w="873" w:type="pct"/>
          </w:tcPr>
          <w:p w14:paraId="5DB5AB5E" w14:textId="77777777" w:rsidR="004E6453" w:rsidRPr="00E14149" w:rsidRDefault="004E6453" w:rsidP="00143C37">
            <w:pPr>
              <w:pStyle w:val="Tabletext0"/>
            </w:pPr>
          </w:p>
        </w:tc>
      </w:tr>
      <w:tr w:rsidR="004E6453" w:rsidRPr="00E14149" w14:paraId="1298BC82" w14:textId="77777777" w:rsidTr="00047BCD">
        <w:trPr>
          <w:trHeight w:val="206"/>
        </w:trPr>
        <w:tc>
          <w:tcPr>
            <w:tcW w:w="1559" w:type="pct"/>
          </w:tcPr>
          <w:p w14:paraId="0FC06EA0" w14:textId="69F90C55" w:rsidR="004E6453" w:rsidRPr="00E14149" w:rsidRDefault="004E6453" w:rsidP="00143C37">
            <w:pPr>
              <w:pStyle w:val="Tabletext0"/>
            </w:pPr>
            <w:r w:rsidRPr="00E14149">
              <w:t>Walk-through</w:t>
            </w:r>
            <w:r>
              <w:t xml:space="preserve"> / training </w:t>
            </w:r>
          </w:p>
        </w:tc>
        <w:tc>
          <w:tcPr>
            <w:tcW w:w="525" w:type="pct"/>
          </w:tcPr>
          <w:p w14:paraId="64609942" w14:textId="764C5B3C" w:rsidR="004E6453" w:rsidRPr="00E14149" w:rsidRDefault="000151D7" w:rsidP="00143C37">
            <w:pPr>
              <w:pStyle w:val="Tabletext0"/>
            </w:pPr>
            <w:r>
              <w:t>3/11/xx</w:t>
            </w:r>
          </w:p>
        </w:tc>
        <w:tc>
          <w:tcPr>
            <w:tcW w:w="655" w:type="pct"/>
          </w:tcPr>
          <w:p w14:paraId="68E46E76" w14:textId="4CF6DC5A" w:rsidR="004E6453" w:rsidRPr="00E14149" w:rsidRDefault="000151D7" w:rsidP="00143C37">
            <w:pPr>
              <w:pStyle w:val="Tabletext0"/>
            </w:pPr>
            <w:r>
              <w:t>Contractor, OT (</w:t>
            </w:r>
            <w:proofErr w:type="spellStart"/>
            <w:r>
              <w:t>Noela</w:t>
            </w:r>
            <w:proofErr w:type="spellEnd"/>
            <w:r>
              <w:t xml:space="preserve"> Jackson)</w:t>
            </w:r>
          </w:p>
        </w:tc>
        <w:tc>
          <w:tcPr>
            <w:tcW w:w="1388" w:type="pct"/>
          </w:tcPr>
          <w:p w14:paraId="1E6E9DE1" w14:textId="567C8108" w:rsidR="004E6453" w:rsidRPr="00E14149" w:rsidRDefault="00617C9B" w:rsidP="00143C37">
            <w:pPr>
              <w:pStyle w:val="Tabletext0"/>
            </w:pPr>
            <w:r>
              <w:t>OT to train support worker and parent</w:t>
            </w:r>
          </w:p>
        </w:tc>
        <w:tc>
          <w:tcPr>
            <w:tcW w:w="873" w:type="pct"/>
          </w:tcPr>
          <w:p w14:paraId="14AB81A1" w14:textId="77777777" w:rsidR="004E6453" w:rsidRPr="00E14149" w:rsidRDefault="004E6453" w:rsidP="00143C37">
            <w:pPr>
              <w:pStyle w:val="Tabletext0"/>
            </w:pPr>
          </w:p>
        </w:tc>
      </w:tr>
      <w:tr w:rsidR="004E6453" w:rsidRPr="00E14149" w14:paraId="5B539827" w14:textId="77777777" w:rsidTr="00047BCD">
        <w:trPr>
          <w:trHeight w:val="206"/>
        </w:trPr>
        <w:tc>
          <w:tcPr>
            <w:tcW w:w="1559" w:type="pct"/>
          </w:tcPr>
          <w:p w14:paraId="0884717D" w14:textId="77777777" w:rsidR="004E6453" w:rsidRPr="00E14149" w:rsidRDefault="004E6453" w:rsidP="00143C37">
            <w:pPr>
              <w:pStyle w:val="Tabletext0"/>
            </w:pPr>
            <w:r w:rsidRPr="00E14149">
              <w:t>Scope deliverables itemised, compared and checked*</w:t>
            </w:r>
          </w:p>
        </w:tc>
        <w:tc>
          <w:tcPr>
            <w:tcW w:w="525" w:type="pct"/>
          </w:tcPr>
          <w:p w14:paraId="5C028CF8" w14:textId="6E5A88E1" w:rsidR="004E6453" w:rsidRPr="00E14149" w:rsidRDefault="000151D7" w:rsidP="00143C37">
            <w:pPr>
              <w:pStyle w:val="Tabletext0"/>
            </w:pPr>
            <w:r>
              <w:t>10/11/xx</w:t>
            </w:r>
          </w:p>
        </w:tc>
        <w:tc>
          <w:tcPr>
            <w:tcW w:w="655" w:type="pct"/>
          </w:tcPr>
          <w:p w14:paraId="68E6E7A6" w14:textId="5E8E64C1" w:rsidR="004E6453" w:rsidRPr="00E14149" w:rsidRDefault="000151D7" w:rsidP="00143C37">
            <w:pPr>
              <w:pStyle w:val="Tabletext0"/>
            </w:pPr>
            <w:r>
              <w:t>Carl White, Toni Roberts</w:t>
            </w:r>
          </w:p>
        </w:tc>
        <w:tc>
          <w:tcPr>
            <w:tcW w:w="1388" w:type="pct"/>
          </w:tcPr>
          <w:p w14:paraId="7D51B82C" w14:textId="77777777" w:rsidR="004E6453" w:rsidRPr="00E14149" w:rsidRDefault="004E6453" w:rsidP="00143C37">
            <w:pPr>
              <w:pStyle w:val="Tabletext0"/>
            </w:pPr>
          </w:p>
        </w:tc>
        <w:tc>
          <w:tcPr>
            <w:tcW w:w="873" w:type="pct"/>
          </w:tcPr>
          <w:p w14:paraId="43136D44" w14:textId="77777777" w:rsidR="004E6453" w:rsidRPr="00E14149" w:rsidRDefault="004E6453" w:rsidP="00143C37">
            <w:pPr>
              <w:pStyle w:val="Tabletext0"/>
            </w:pPr>
          </w:p>
        </w:tc>
      </w:tr>
      <w:tr w:rsidR="004E6453" w:rsidRPr="00E14149" w14:paraId="32C3D958" w14:textId="77777777" w:rsidTr="00047BCD">
        <w:trPr>
          <w:trHeight w:val="206"/>
        </w:trPr>
        <w:tc>
          <w:tcPr>
            <w:tcW w:w="1559" w:type="pct"/>
          </w:tcPr>
          <w:p w14:paraId="3100F0D4" w14:textId="77777777" w:rsidR="004E6453" w:rsidRPr="00E14149" w:rsidRDefault="004E6453" w:rsidP="00143C37">
            <w:pPr>
              <w:pStyle w:val="Tabletext0"/>
            </w:pPr>
            <w:r w:rsidRPr="00E14149">
              <w:t>Identify outstanding work</w:t>
            </w:r>
          </w:p>
        </w:tc>
        <w:tc>
          <w:tcPr>
            <w:tcW w:w="525" w:type="pct"/>
          </w:tcPr>
          <w:p w14:paraId="0C23B4A2" w14:textId="3D3C0C79" w:rsidR="004E6453" w:rsidRPr="00E14149" w:rsidRDefault="000151D7" w:rsidP="00143C37">
            <w:pPr>
              <w:pStyle w:val="Tabletext0"/>
            </w:pPr>
            <w:r>
              <w:t>10/11/xx</w:t>
            </w:r>
          </w:p>
        </w:tc>
        <w:tc>
          <w:tcPr>
            <w:tcW w:w="655" w:type="pct"/>
          </w:tcPr>
          <w:p w14:paraId="50D5667E" w14:textId="4BF421E0" w:rsidR="004E6453" w:rsidRPr="00E14149" w:rsidRDefault="000151D7" w:rsidP="00143C37">
            <w:pPr>
              <w:pStyle w:val="Tabletext0"/>
            </w:pPr>
            <w:r>
              <w:t>Carl White</w:t>
            </w:r>
          </w:p>
        </w:tc>
        <w:tc>
          <w:tcPr>
            <w:tcW w:w="1388" w:type="pct"/>
          </w:tcPr>
          <w:p w14:paraId="25C9E018" w14:textId="77777777" w:rsidR="004E6453" w:rsidRPr="00E14149" w:rsidRDefault="004E6453" w:rsidP="00143C37">
            <w:pPr>
              <w:pStyle w:val="Tabletext0"/>
            </w:pPr>
          </w:p>
        </w:tc>
        <w:tc>
          <w:tcPr>
            <w:tcW w:w="873" w:type="pct"/>
          </w:tcPr>
          <w:p w14:paraId="4CA6B6E9" w14:textId="77777777" w:rsidR="004E6453" w:rsidRPr="00E14149" w:rsidRDefault="004E6453" w:rsidP="00143C37">
            <w:pPr>
              <w:pStyle w:val="Tabletext0"/>
            </w:pPr>
          </w:p>
        </w:tc>
      </w:tr>
      <w:tr w:rsidR="004E6453" w:rsidRPr="00E14149" w14:paraId="1B815384" w14:textId="77777777" w:rsidTr="00047BCD">
        <w:trPr>
          <w:trHeight w:val="206"/>
        </w:trPr>
        <w:tc>
          <w:tcPr>
            <w:tcW w:w="1559" w:type="pct"/>
          </w:tcPr>
          <w:p w14:paraId="1E75D080" w14:textId="77777777" w:rsidR="004E6453" w:rsidRPr="00E14149" w:rsidRDefault="004E6453" w:rsidP="00143C37">
            <w:pPr>
              <w:pStyle w:val="Tabletext0"/>
            </w:pPr>
            <w:r w:rsidRPr="00E14149">
              <w:t>Sign-off agreed by Project Sponsor</w:t>
            </w:r>
          </w:p>
        </w:tc>
        <w:tc>
          <w:tcPr>
            <w:tcW w:w="525" w:type="pct"/>
          </w:tcPr>
          <w:p w14:paraId="28CC7593" w14:textId="26928F48" w:rsidR="004E6453" w:rsidRPr="00E14149" w:rsidRDefault="000151D7" w:rsidP="00143C37">
            <w:pPr>
              <w:pStyle w:val="Tabletext0"/>
            </w:pPr>
            <w:r>
              <w:t>12/11/xx</w:t>
            </w:r>
          </w:p>
        </w:tc>
        <w:tc>
          <w:tcPr>
            <w:tcW w:w="655" w:type="pct"/>
          </w:tcPr>
          <w:p w14:paraId="46C74F49" w14:textId="6CE390F1" w:rsidR="004E6453" w:rsidRPr="00E14149" w:rsidRDefault="000151D7" w:rsidP="00143C37">
            <w:pPr>
              <w:pStyle w:val="Tabletext0"/>
            </w:pPr>
            <w:r>
              <w:t>Carl White</w:t>
            </w:r>
          </w:p>
        </w:tc>
        <w:tc>
          <w:tcPr>
            <w:tcW w:w="1388" w:type="pct"/>
          </w:tcPr>
          <w:p w14:paraId="673976EA" w14:textId="77777777" w:rsidR="004E6453" w:rsidRPr="00E14149" w:rsidRDefault="004E6453" w:rsidP="00143C37">
            <w:pPr>
              <w:pStyle w:val="Tabletext0"/>
            </w:pPr>
          </w:p>
        </w:tc>
        <w:tc>
          <w:tcPr>
            <w:tcW w:w="873" w:type="pct"/>
          </w:tcPr>
          <w:p w14:paraId="2293CF38" w14:textId="77777777" w:rsidR="004E6453" w:rsidRPr="00E14149" w:rsidRDefault="004E6453" w:rsidP="00143C37">
            <w:pPr>
              <w:pStyle w:val="Tabletext0"/>
            </w:pPr>
          </w:p>
        </w:tc>
      </w:tr>
      <w:tr w:rsidR="000151D7" w:rsidRPr="00E14149" w14:paraId="78882716" w14:textId="77777777" w:rsidTr="00047BCD">
        <w:trPr>
          <w:trHeight w:val="206"/>
        </w:trPr>
        <w:tc>
          <w:tcPr>
            <w:tcW w:w="1559" w:type="pct"/>
          </w:tcPr>
          <w:p w14:paraId="0FBC79B7" w14:textId="6E6747AE" w:rsidR="000151D7" w:rsidRPr="00E14149" w:rsidRDefault="000151D7" w:rsidP="00143C37">
            <w:pPr>
              <w:pStyle w:val="Tabletext0"/>
            </w:pPr>
            <w:r w:rsidRPr="00E14149">
              <w:t>Sign-off agreed by customer</w:t>
            </w:r>
          </w:p>
        </w:tc>
        <w:tc>
          <w:tcPr>
            <w:tcW w:w="525" w:type="pct"/>
          </w:tcPr>
          <w:p w14:paraId="4C96230B" w14:textId="7F4591D7" w:rsidR="000151D7" w:rsidRPr="00E14149" w:rsidRDefault="000151D7" w:rsidP="00143C37">
            <w:pPr>
              <w:pStyle w:val="Tabletext0"/>
            </w:pPr>
            <w:r>
              <w:t>12/11/xx</w:t>
            </w:r>
          </w:p>
        </w:tc>
        <w:tc>
          <w:tcPr>
            <w:tcW w:w="655" w:type="pct"/>
          </w:tcPr>
          <w:p w14:paraId="36CB345D" w14:textId="529BB10F" w:rsidR="000151D7" w:rsidRPr="00E14149" w:rsidRDefault="000151D7" w:rsidP="00143C37">
            <w:pPr>
              <w:pStyle w:val="Tabletext0"/>
            </w:pPr>
            <w:r>
              <w:t>Zac Whittle</w:t>
            </w:r>
          </w:p>
        </w:tc>
        <w:tc>
          <w:tcPr>
            <w:tcW w:w="1388" w:type="pct"/>
          </w:tcPr>
          <w:p w14:paraId="2CA4A5AF" w14:textId="77777777" w:rsidR="000151D7" w:rsidRPr="00E14149" w:rsidRDefault="000151D7" w:rsidP="00143C37">
            <w:pPr>
              <w:pStyle w:val="Tabletext0"/>
            </w:pPr>
          </w:p>
        </w:tc>
        <w:tc>
          <w:tcPr>
            <w:tcW w:w="873" w:type="pct"/>
          </w:tcPr>
          <w:p w14:paraId="4374F281" w14:textId="77777777" w:rsidR="000151D7" w:rsidRPr="00E14149" w:rsidRDefault="000151D7" w:rsidP="00143C37">
            <w:pPr>
              <w:pStyle w:val="Tabletext0"/>
            </w:pPr>
          </w:p>
        </w:tc>
      </w:tr>
      <w:tr w:rsidR="000151D7" w:rsidRPr="00E14149" w14:paraId="27857E38" w14:textId="77777777" w:rsidTr="00047BCD">
        <w:trPr>
          <w:trHeight w:val="206"/>
        </w:trPr>
        <w:tc>
          <w:tcPr>
            <w:tcW w:w="1559" w:type="pct"/>
          </w:tcPr>
          <w:p w14:paraId="1A506A3C" w14:textId="5D738BBD" w:rsidR="000151D7" w:rsidRPr="00E14149" w:rsidRDefault="000151D7" w:rsidP="00143C37">
            <w:pPr>
              <w:pStyle w:val="Tabletext0"/>
            </w:pPr>
            <w:r w:rsidRPr="00E14149">
              <w:t>Sign-off agreed by other stakeholder (</w:t>
            </w:r>
            <w:r>
              <w:t>OT)</w:t>
            </w:r>
          </w:p>
        </w:tc>
        <w:tc>
          <w:tcPr>
            <w:tcW w:w="525" w:type="pct"/>
          </w:tcPr>
          <w:p w14:paraId="1A08415D" w14:textId="7565B2F1" w:rsidR="000151D7" w:rsidRPr="00E14149" w:rsidRDefault="000151D7" w:rsidP="00143C37">
            <w:pPr>
              <w:pStyle w:val="Tabletext0"/>
            </w:pPr>
            <w:r>
              <w:t>12/11/xx</w:t>
            </w:r>
          </w:p>
        </w:tc>
        <w:tc>
          <w:tcPr>
            <w:tcW w:w="655" w:type="pct"/>
          </w:tcPr>
          <w:p w14:paraId="49C03DCA" w14:textId="36EE5E05" w:rsidR="000151D7" w:rsidRPr="00E14149" w:rsidRDefault="000151D7" w:rsidP="00143C37">
            <w:pPr>
              <w:pStyle w:val="Tabletext0"/>
            </w:pPr>
            <w:proofErr w:type="spellStart"/>
            <w:r>
              <w:t>Noela</w:t>
            </w:r>
            <w:proofErr w:type="spellEnd"/>
            <w:r>
              <w:t xml:space="preserve"> Jackson</w:t>
            </w:r>
          </w:p>
        </w:tc>
        <w:tc>
          <w:tcPr>
            <w:tcW w:w="1388" w:type="pct"/>
          </w:tcPr>
          <w:p w14:paraId="6F0F4047" w14:textId="77777777" w:rsidR="000151D7" w:rsidRPr="00E14149" w:rsidRDefault="000151D7" w:rsidP="00143C37">
            <w:pPr>
              <w:pStyle w:val="Tabletext0"/>
            </w:pPr>
          </w:p>
        </w:tc>
        <w:tc>
          <w:tcPr>
            <w:tcW w:w="873" w:type="pct"/>
          </w:tcPr>
          <w:p w14:paraId="3721D217" w14:textId="77777777" w:rsidR="000151D7" w:rsidRPr="00E14149" w:rsidRDefault="000151D7" w:rsidP="00143C37">
            <w:pPr>
              <w:pStyle w:val="Tabletext0"/>
            </w:pPr>
          </w:p>
        </w:tc>
      </w:tr>
      <w:tr w:rsidR="000151D7" w:rsidRPr="00E14149" w14:paraId="17F40193" w14:textId="77777777" w:rsidTr="00047BCD">
        <w:trPr>
          <w:trHeight w:val="206"/>
        </w:trPr>
        <w:tc>
          <w:tcPr>
            <w:tcW w:w="1559" w:type="pct"/>
          </w:tcPr>
          <w:p w14:paraId="4747F738" w14:textId="3A6D8C6E" w:rsidR="000151D7" w:rsidRPr="00E14149" w:rsidRDefault="000151D7" w:rsidP="00143C37">
            <w:pPr>
              <w:pStyle w:val="Tabletext0"/>
            </w:pPr>
            <w:r>
              <w:t>Worksite clear of rubbish, equipment and other WHS hazards</w:t>
            </w:r>
          </w:p>
        </w:tc>
        <w:tc>
          <w:tcPr>
            <w:tcW w:w="525" w:type="pct"/>
          </w:tcPr>
          <w:p w14:paraId="2EE4071F" w14:textId="21C3E224" w:rsidR="000151D7" w:rsidRPr="00E14149" w:rsidRDefault="000151D7" w:rsidP="00143C37">
            <w:pPr>
              <w:pStyle w:val="Tabletext0"/>
            </w:pPr>
            <w:r>
              <w:t>3/11/xx</w:t>
            </w:r>
          </w:p>
        </w:tc>
        <w:tc>
          <w:tcPr>
            <w:tcW w:w="655" w:type="pct"/>
          </w:tcPr>
          <w:p w14:paraId="7CF1F9B0" w14:textId="345B8273" w:rsidR="000151D7" w:rsidRPr="00E14149" w:rsidRDefault="000151D7" w:rsidP="00143C37">
            <w:pPr>
              <w:pStyle w:val="Tabletext0"/>
            </w:pPr>
            <w:r>
              <w:t>Contractor</w:t>
            </w:r>
          </w:p>
        </w:tc>
        <w:tc>
          <w:tcPr>
            <w:tcW w:w="1388" w:type="pct"/>
          </w:tcPr>
          <w:p w14:paraId="6A04D570" w14:textId="77777777" w:rsidR="000151D7" w:rsidRPr="00E14149" w:rsidRDefault="000151D7" w:rsidP="00143C37">
            <w:pPr>
              <w:pStyle w:val="Tabletext0"/>
            </w:pPr>
          </w:p>
        </w:tc>
        <w:tc>
          <w:tcPr>
            <w:tcW w:w="873" w:type="pct"/>
          </w:tcPr>
          <w:p w14:paraId="567D174E" w14:textId="77777777" w:rsidR="000151D7" w:rsidRPr="00E14149" w:rsidRDefault="000151D7" w:rsidP="00143C37">
            <w:pPr>
              <w:pStyle w:val="Tabletext0"/>
            </w:pPr>
          </w:p>
        </w:tc>
      </w:tr>
      <w:tr w:rsidR="002724BD" w:rsidRPr="00E14149" w14:paraId="50F2742E" w14:textId="77777777" w:rsidTr="002724BD">
        <w:trPr>
          <w:trHeight w:val="206"/>
        </w:trPr>
        <w:tc>
          <w:tcPr>
            <w:tcW w:w="5000" w:type="pct"/>
            <w:gridSpan w:val="5"/>
            <w:shd w:val="clear" w:color="auto" w:fill="E6EAF6" w:themeFill="background1"/>
          </w:tcPr>
          <w:p w14:paraId="076F3936" w14:textId="1436407C" w:rsidR="002724BD" w:rsidRPr="00E14149" w:rsidRDefault="002724BD" w:rsidP="002724BD">
            <w:pPr>
              <w:pStyle w:val="TableHeading"/>
              <w:jc w:val="left"/>
            </w:pPr>
            <w:r w:rsidRPr="00E14149">
              <w:t>Financials</w:t>
            </w:r>
          </w:p>
        </w:tc>
      </w:tr>
      <w:tr w:rsidR="000151D7" w:rsidRPr="00E14149" w14:paraId="793F86ED" w14:textId="77777777" w:rsidTr="00047BCD">
        <w:trPr>
          <w:trHeight w:val="206"/>
        </w:trPr>
        <w:tc>
          <w:tcPr>
            <w:tcW w:w="1559" w:type="pct"/>
          </w:tcPr>
          <w:p w14:paraId="005FDEF5" w14:textId="77777777" w:rsidR="000151D7" w:rsidRPr="00E14149" w:rsidRDefault="000151D7" w:rsidP="00143C37">
            <w:pPr>
              <w:pStyle w:val="Tabletext0"/>
            </w:pPr>
            <w:r w:rsidRPr="00E14149">
              <w:t xml:space="preserve">Ensure all third party invoices are submitted </w:t>
            </w:r>
          </w:p>
        </w:tc>
        <w:tc>
          <w:tcPr>
            <w:tcW w:w="525" w:type="pct"/>
          </w:tcPr>
          <w:p w14:paraId="78F91319" w14:textId="585CDD81" w:rsidR="000151D7" w:rsidRPr="00E14149" w:rsidRDefault="000151D7" w:rsidP="00143C37">
            <w:pPr>
              <w:pStyle w:val="Tabletext0"/>
            </w:pPr>
            <w:r>
              <w:t>15/11/xx</w:t>
            </w:r>
          </w:p>
        </w:tc>
        <w:tc>
          <w:tcPr>
            <w:tcW w:w="655" w:type="pct"/>
          </w:tcPr>
          <w:p w14:paraId="065EABD6" w14:textId="2837BA7C" w:rsidR="000151D7" w:rsidRPr="00E14149" w:rsidRDefault="000151D7" w:rsidP="00143C37">
            <w:pPr>
              <w:pStyle w:val="Tabletext0"/>
            </w:pPr>
            <w:r>
              <w:t>Carl White</w:t>
            </w:r>
          </w:p>
        </w:tc>
        <w:tc>
          <w:tcPr>
            <w:tcW w:w="1388" w:type="pct"/>
          </w:tcPr>
          <w:p w14:paraId="78F2D514" w14:textId="77777777" w:rsidR="000151D7" w:rsidRPr="00E14149" w:rsidRDefault="000151D7" w:rsidP="00143C37">
            <w:pPr>
              <w:pStyle w:val="Tabletext0"/>
            </w:pPr>
          </w:p>
        </w:tc>
        <w:tc>
          <w:tcPr>
            <w:tcW w:w="873" w:type="pct"/>
          </w:tcPr>
          <w:p w14:paraId="16E56424" w14:textId="77777777" w:rsidR="000151D7" w:rsidRPr="00E14149" w:rsidRDefault="000151D7" w:rsidP="00143C37">
            <w:pPr>
              <w:pStyle w:val="Tabletext0"/>
            </w:pPr>
          </w:p>
        </w:tc>
      </w:tr>
      <w:tr w:rsidR="000151D7" w:rsidRPr="00E14149" w14:paraId="62CAC717" w14:textId="77777777" w:rsidTr="00047BCD">
        <w:trPr>
          <w:trHeight w:val="206"/>
        </w:trPr>
        <w:tc>
          <w:tcPr>
            <w:tcW w:w="1559" w:type="pct"/>
          </w:tcPr>
          <w:p w14:paraId="152827BD" w14:textId="77777777" w:rsidR="000151D7" w:rsidRPr="00E14149" w:rsidRDefault="000151D7" w:rsidP="00143C37">
            <w:pPr>
              <w:pStyle w:val="Tabletext0"/>
            </w:pPr>
            <w:r w:rsidRPr="00E14149">
              <w:lastRenderedPageBreak/>
              <w:t>Pay all contractors</w:t>
            </w:r>
          </w:p>
        </w:tc>
        <w:tc>
          <w:tcPr>
            <w:tcW w:w="525" w:type="pct"/>
          </w:tcPr>
          <w:p w14:paraId="40893808" w14:textId="60707348" w:rsidR="000151D7" w:rsidRPr="00E14149" w:rsidRDefault="000151D7" w:rsidP="00143C37">
            <w:pPr>
              <w:pStyle w:val="Tabletext0"/>
            </w:pPr>
            <w:r>
              <w:t>20/11/xx</w:t>
            </w:r>
          </w:p>
        </w:tc>
        <w:tc>
          <w:tcPr>
            <w:tcW w:w="655" w:type="pct"/>
          </w:tcPr>
          <w:p w14:paraId="6B37517D" w14:textId="02778E9C" w:rsidR="000151D7" w:rsidRPr="00E14149" w:rsidRDefault="000151D7" w:rsidP="00143C37">
            <w:pPr>
              <w:pStyle w:val="Tabletext0"/>
            </w:pPr>
            <w:r>
              <w:t>Michael Silver</w:t>
            </w:r>
          </w:p>
        </w:tc>
        <w:tc>
          <w:tcPr>
            <w:tcW w:w="1388" w:type="pct"/>
          </w:tcPr>
          <w:p w14:paraId="443E064C" w14:textId="77777777" w:rsidR="000151D7" w:rsidRPr="00E14149" w:rsidRDefault="000151D7" w:rsidP="00143C37">
            <w:pPr>
              <w:pStyle w:val="Tabletext0"/>
            </w:pPr>
          </w:p>
        </w:tc>
        <w:tc>
          <w:tcPr>
            <w:tcW w:w="873" w:type="pct"/>
          </w:tcPr>
          <w:p w14:paraId="1A845C04" w14:textId="77777777" w:rsidR="000151D7" w:rsidRPr="00E14149" w:rsidRDefault="000151D7" w:rsidP="00143C37">
            <w:pPr>
              <w:pStyle w:val="Tabletext0"/>
            </w:pPr>
          </w:p>
        </w:tc>
      </w:tr>
      <w:tr w:rsidR="000151D7" w:rsidRPr="00E14149" w14:paraId="21D854AF" w14:textId="77777777" w:rsidTr="00047BCD">
        <w:trPr>
          <w:trHeight w:val="206"/>
        </w:trPr>
        <w:tc>
          <w:tcPr>
            <w:tcW w:w="1559" w:type="pct"/>
          </w:tcPr>
          <w:p w14:paraId="18449BB1" w14:textId="77777777" w:rsidR="000151D7" w:rsidRPr="00E14149" w:rsidRDefault="000151D7" w:rsidP="00143C37">
            <w:pPr>
              <w:pStyle w:val="Tabletext0"/>
            </w:pPr>
            <w:r w:rsidRPr="00E14149">
              <w:t>Pay all suppliers</w:t>
            </w:r>
          </w:p>
        </w:tc>
        <w:tc>
          <w:tcPr>
            <w:tcW w:w="525" w:type="pct"/>
          </w:tcPr>
          <w:p w14:paraId="1B15A314" w14:textId="609DC880" w:rsidR="000151D7" w:rsidRPr="00E14149" w:rsidRDefault="000151D7" w:rsidP="00143C37">
            <w:pPr>
              <w:pStyle w:val="Tabletext0"/>
            </w:pPr>
            <w:r>
              <w:t>20/11/xx</w:t>
            </w:r>
          </w:p>
        </w:tc>
        <w:tc>
          <w:tcPr>
            <w:tcW w:w="655" w:type="pct"/>
          </w:tcPr>
          <w:p w14:paraId="281DFE93" w14:textId="2021C9BE" w:rsidR="000151D7" w:rsidRPr="00E14149" w:rsidRDefault="000151D7" w:rsidP="00143C37">
            <w:pPr>
              <w:pStyle w:val="Tabletext0"/>
            </w:pPr>
            <w:r>
              <w:t>Michael Silver</w:t>
            </w:r>
          </w:p>
        </w:tc>
        <w:tc>
          <w:tcPr>
            <w:tcW w:w="1388" w:type="pct"/>
          </w:tcPr>
          <w:p w14:paraId="21BC0BBF" w14:textId="77777777" w:rsidR="000151D7" w:rsidRPr="00E14149" w:rsidRDefault="000151D7" w:rsidP="00143C37">
            <w:pPr>
              <w:pStyle w:val="Tabletext0"/>
            </w:pPr>
          </w:p>
        </w:tc>
        <w:tc>
          <w:tcPr>
            <w:tcW w:w="873" w:type="pct"/>
          </w:tcPr>
          <w:p w14:paraId="461B56A8" w14:textId="77777777" w:rsidR="000151D7" w:rsidRPr="00E14149" w:rsidRDefault="000151D7" w:rsidP="00143C37">
            <w:pPr>
              <w:pStyle w:val="Tabletext0"/>
            </w:pPr>
          </w:p>
        </w:tc>
      </w:tr>
      <w:tr w:rsidR="000151D7" w:rsidRPr="00E14149" w14:paraId="5E4D4F0C" w14:textId="77777777" w:rsidTr="00047BCD">
        <w:trPr>
          <w:trHeight w:val="206"/>
        </w:trPr>
        <w:tc>
          <w:tcPr>
            <w:tcW w:w="1559" w:type="pct"/>
          </w:tcPr>
          <w:p w14:paraId="03357566" w14:textId="77777777" w:rsidR="000151D7" w:rsidRPr="00E14149" w:rsidRDefault="000151D7" w:rsidP="00143C37">
            <w:pPr>
              <w:pStyle w:val="Tabletext0"/>
            </w:pPr>
            <w:r w:rsidRPr="00E14149">
              <w:t>Ensure time sheets/logs up-to date</w:t>
            </w:r>
          </w:p>
        </w:tc>
        <w:tc>
          <w:tcPr>
            <w:tcW w:w="525" w:type="pct"/>
          </w:tcPr>
          <w:p w14:paraId="34E589E5" w14:textId="6E65ECC3" w:rsidR="000151D7" w:rsidRPr="00E14149" w:rsidRDefault="000151D7" w:rsidP="00143C37">
            <w:pPr>
              <w:pStyle w:val="Tabletext0"/>
            </w:pPr>
            <w:r>
              <w:t>20/11/xx</w:t>
            </w:r>
          </w:p>
        </w:tc>
        <w:tc>
          <w:tcPr>
            <w:tcW w:w="655" w:type="pct"/>
          </w:tcPr>
          <w:p w14:paraId="64E7E6BD" w14:textId="5738DBCA" w:rsidR="000151D7" w:rsidRPr="00E14149" w:rsidRDefault="000151D7" w:rsidP="00143C37">
            <w:pPr>
              <w:pStyle w:val="Tabletext0"/>
            </w:pPr>
            <w:r>
              <w:t>Michael Silver</w:t>
            </w:r>
          </w:p>
        </w:tc>
        <w:tc>
          <w:tcPr>
            <w:tcW w:w="1388" w:type="pct"/>
          </w:tcPr>
          <w:p w14:paraId="2F8BDB9E" w14:textId="77777777" w:rsidR="000151D7" w:rsidRPr="00E14149" w:rsidRDefault="000151D7" w:rsidP="00143C37">
            <w:pPr>
              <w:pStyle w:val="Tabletext0"/>
            </w:pPr>
          </w:p>
        </w:tc>
        <w:tc>
          <w:tcPr>
            <w:tcW w:w="873" w:type="pct"/>
          </w:tcPr>
          <w:p w14:paraId="23751903" w14:textId="77777777" w:rsidR="000151D7" w:rsidRPr="00E14149" w:rsidRDefault="000151D7" w:rsidP="00143C37">
            <w:pPr>
              <w:pStyle w:val="Tabletext0"/>
            </w:pPr>
          </w:p>
        </w:tc>
      </w:tr>
      <w:tr w:rsidR="000151D7" w:rsidRPr="00E14149" w14:paraId="212BD191" w14:textId="77777777" w:rsidTr="00047BCD">
        <w:trPr>
          <w:trHeight w:val="206"/>
        </w:trPr>
        <w:tc>
          <w:tcPr>
            <w:tcW w:w="1559" w:type="pct"/>
          </w:tcPr>
          <w:p w14:paraId="56DE59B9" w14:textId="77777777" w:rsidR="000151D7" w:rsidRPr="00E14149" w:rsidRDefault="000151D7" w:rsidP="00143C37">
            <w:pPr>
              <w:pStyle w:val="Tabletext0"/>
            </w:pPr>
            <w:r w:rsidRPr="00E14149">
              <w:t>Claim any in kind or co-contribution amounts related to funding</w:t>
            </w:r>
          </w:p>
        </w:tc>
        <w:tc>
          <w:tcPr>
            <w:tcW w:w="525" w:type="pct"/>
          </w:tcPr>
          <w:p w14:paraId="2B24EA4C" w14:textId="1A42A7EA" w:rsidR="000151D7" w:rsidRPr="00E14149" w:rsidRDefault="000151D7" w:rsidP="00143C37">
            <w:pPr>
              <w:pStyle w:val="Tabletext0"/>
            </w:pPr>
            <w:r>
              <w:t>20/11/xx</w:t>
            </w:r>
          </w:p>
        </w:tc>
        <w:tc>
          <w:tcPr>
            <w:tcW w:w="655" w:type="pct"/>
          </w:tcPr>
          <w:p w14:paraId="423D2227" w14:textId="0A308AC3" w:rsidR="000151D7" w:rsidRPr="00E14149" w:rsidRDefault="000151D7" w:rsidP="00143C37">
            <w:pPr>
              <w:pStyle w:val="Tabletext0"/>
            </w:pPr>
            <w:r>
              <w:t>Michael Silver</w:t>
            </w:r>
          </w:p>
        </w:tc>
        <w:tc>
          <w:tcPr>
            <w:tcW w:w="1388" w:type="pct"/>
          </w:tcPr>
          <w:p w14:paraId="3E540304" w14:textId="77777777" w:rsidR="000151D7" w:rsidRPr="00E14149" w:rsidRDefault="000151D7" w:rsidP="00143C37">
            <w:pPr>
              <w:pStyle w:val="Tabletext0"/>
            </w:pPr>
          </w:p>
        </w:tc>
        <w:tc>
          <w:tcPr>
            <w:tcW w:w="873" w:type="pct"/>
          </w:tcPr>
          <w:p w14:paraId="380489EB" w14:textId="77777777" w:rsidR="000151D7" w:rsidRPr="00E14149" w:rsidRDefault="000151D7" w:rsidP="00143C37">
            <w:pPr>
              <w:pStyle w:val="Tabletext0"/>
            </w:pPr>
          </w:p>
        </w:tc>
      </w:tr>
      <w:tr w:rsidR="000151D7" w:rsidRPr="00E14149" w14:paraId="0A2E49F2" w14:textId="77777777" w:rsidTr="00047BCD">
        <w:trPr>
          <w:trHeight w:val="206"/>
        </w:trPr>
        <w:tc>
          <w:tcPr>
            <w:tcW w:w="1559" w:type="pct"/>
          </w:tcPr>
          <w:p w14:paraId="29136F4F" w14:textId="77777777" w:rsidR="000151D7" w:rsidRPr="00E14149" w:rsidRDefault="000151D7" w:rsidP="00143C37">
            <w:pPr>
              <w:pStyle w:val="Tabletext0"/>
            </w:pPr>
            <w:r w:rsidRPr="00E14149">
              <w:t>Financial report completed (budget vs actual expenditure)*</w:t>
            </w:r>
          </w:p>
        </w:tc>
        <w:tc>
          <w:tcPr>
            <w:tcW w:w="525" w:type="pct"/>
          </w:tcPr>
          <w:p w14:paraId="69A1F60D" w14:textId="48581271" w:rsidR="000151D7" w:rsidRPr="00E14149" w:rsidRDefault="000151D7" w:rsidP="00143C37">
            <w:pPr>
              <w:pStyle w:val="Tabletext0"/>
            </w:pPr>
            <w:r>
              <w:t>20/11/xx</w:t>
            </w:r>
          </w:p>
        </w:tc>
        <w:tc>
          <w:tcPr>
            <w:tcW w:w="655" w:type="pct"/>
          </w:tcPr>
          <w:p w14:paraId="05692E16" w14:textId="02244082" w:rsidR="000151D7" w:rsidRPr="00E14149" w:rsidRDefault="000151D7" w:rsidP="00143C37">
            <w:pPr>
              <w:pStyle w:val="Tabletext0"/>
            </w:pPr>
            <w:r>
              <w:t>Carl White, Michael Silver</w:t>
            </w:r>
          </w:p>
        </w:tc>
        <w:tc>
          <w:tcPr>
            <w:tcW w:w="1388" w:type="pct"/>
          </w:tcPr>
          <w:p w14:paraId="2F19C1E8" w14:textId="77777777" w:rsidR="000151D7" w:rsidRPr="00E14149" w:rsidRDefault="000151D7" w:rsidP="00143C37">
            <w:pPr>
              <w:pStyle w:val="Tabletext0"/>
            </w:pPr>
          </w:p>
        </w:tc>
        <w:tc>
          <w:tcPr>
            <w:tcW w:w="873" w:type="pct"/>
          </w:tcPr>
          <w:p w14:paraId="0A30B8CD" w14:textId="77777777" w:rsidR="000151D7" w:rsidRPr="00E14149" w:rsidRDefault="000151D7" w:rsidP="00143C37">
            <w:pPr>
              <w:pStyle w:val="Tabletext0"/>
            </w:pPr>
          </w:p>
        </w:tc>
      </w:tr>
      <w:tr w:rsidR="00617C9B" w:rsidRPr="00E14149" w14:paraId="29482756" w14:textId="77777777" w:rsidTr="00047BCD">
        <w:trPr>
          <w:trHeight w:val="206"/>
        </w:trPr>
        <w:tc>
          <w:tcPr>
            <w:tcW w:w="1559" w:type="pct"/>
          </w:tcPr>
          <w:p w14:paraId="2CD7889B" w14:textId="77777777" w:rsidR="00617C9B" w:rsidRPr="00E14149" w:rsidRDefault="00617C9B" w:rsidP="00143C37">
            <w:pPr>
              <w:pStyle w:val="Tabletext0"/>
            </w:pPr>
            <w:r w:rsidRPr="00E14149">
              <w:t>Close books</w:t>
            </w:r>
          </w:p>
        </w:tc>
        <w:tc>
          <w:tcPr>
            <w:tcW w:w="525" w:type="pct"/>
          </w:tcPr>
          <w:p w14:paraId="63A064EB" w14:textId="07F88193" w:rsidR="00617C9B" w:rsidRPr="00E14149" w:rsidRDefault="00617C9B" w:rsidP="00143C37">
            <w:pPr>
              <w:pStyle w:val="Tabletext0"/>
            </w:pPr>
            <w:r>
              <w:t>20/11/xx</w:t>
            </w:r>
          </w:p>
        </w:tc>
        <w:tc>
          <w:tcPr>
            <w:tcW w:w="655" w:type="pct"/>
          </w:tcPr>
          <w:p w14:paraId="1B4C7792" w14:textId="638FA729" w:rsidR="00617C9B" w:rsidRPr="00E14149" w:rsidRDefault="00617C9B" w:rsidP="00143C37">
            <w:pPr>
              <w:pStyle w:val="Tabletext0"/>
            </w:pPr>
            <w:r>
              <w:t>Michael Silver</w:t>
            </w:r>
          </w:p>
        </w:tc>
        <w:tc>
          <w:tcPr>
            <w:tcW w:w="1388" w:type="pct"/>
          </w:tcPr>
          <w:p w14:paraId="5F93DA9A" w14:textId="77777777" w:rsidR="00617C9B" w:rsidRPr="00E14149" w:rsidRDefault="00617C9B" w:rsidP="00143C37">
            <w:pPr>
              <w:pStyle w:val="Tabletext0"/>
            </w:pPr>
          </w:p>
        </w:tc>
        <w:tc>
          <w:tcPr>
            <w:tcW w:w="873" w:type="pct"/>
          </w:tcPr>
          <w:p w14:paraId="4636397C" w14:textId="77777777" w:rsidR="00617C9B" w:rsidRPr="00E14149" w:rsidRDefault="00617C9B" w:rsidP="00143C37">
            <w:pPr>
              <w:pStyle w:val="Tabletext0"/>
            </w:pPr>
          </w:p>
        </w:tc>
      </w:tr>
      <w:tr w:rsidR="002724BD" w:rsidRPr="00E14149" w14:paraId="77B08084" w14:textId="77777777" w:rsidTr="002724BD">
        <w:trPr>
          <w:trHeight w:val="323"/>
        </w:trPr>
        <w:tc>
          <w:tcPr>
            <w:tcW w:w="5000" w:type="pct"/>
            <w:gridSpan w:val="5"/>
            <w:shd w:val="clear" w:color="auto" w:fill="E6EAF6" w:themeFill="background1"/>
          </w:tcPr>
          <w:p w14:paraId="1929E7DB" w14:textId="37F5D8A2" w:rsidR="002724BD" w:rsidRPr="00E14149" w:rsidRDefault="002724BD" w:rsidP="002724BD">
            <w:pPr>
              <w:pStyle w:val="TableHeading"/>
              <w:jc w:val="left"/>
            </w:pPr>
            <w:r w:rsidRPr="00E14149">
              <w:t>Lessons learned</w:t>
            </w:r>
          </w:p>
        </w:tc>
      </w:tr>
      <w:tr w:rsidR="000151D7" w:rsidRPr="00E14149" w14:paraId="6AD919D7" w14:textId="77777777" w:rsidTr="00047BCD">
        <w:trPr>
          <w:trHeight w:val="323"/>
        </w:trPr>
        <w:tc>
          <w:tcPr>
            <w:tcW w:w="1559" w:type="pct"/>
          </w:tcPr>
          <w:p w14:paraId="493F3E7D" w14:textId="77777777" w:rsidR="000151D7" w:rsidRPr="00E14149" w:rsidRDefault="000151D7" w:rsidP="00143C37">
            <w:pPr>
              <w:pStyle w:val="Tabletext0"/>
            </w:pPr>
            <w:r w:rsidRPr="00E14149">
              <w:t xml:space="preserve">Review and evaluate </w:t>
            </w:r>
          </w:p>
        </w:tc>
        <w:tc>
          <w:tcPr>
            <w:tcW w:w="525" w:type="pct"/>
          </w:tcPr>
          <w:p w14:paraId="1A4D290A" w14:textId="17C64F1D" w:rsidR="000151D7" w:rsidRPr="00E14149" w:rsidRDefault="00617C9B" w:rsidP="00143C37">
            <w:pPr>
              <w:pStyle w:val="Tabletext0"/>
            </w:pPr>
            <w:r>
              <w:t>25/11/xx</w:t>
            </w:r>
          </w:p>
        </w:tc>
        <w:tc>
          <w:tcPr>
            <w:tcW w:w="655" w:type="pct"/>
          </w:tcPr>
          <w:p w14:paraId="1D2C2021" w14:textId="2EA48FFC" w:rsidR="000151D7" w:rsidRPr="00E14149" w:rsidRDefault="00617C9B" w:rsidP="00143C37">
            <w:pPr>
              <w:pStyle w:val="Tabletext0"/>
            </w:pPr>
            <w:r>
              <w:t>Carl White, Toni Roberts</w:t>
            </w:r>
          </w:p>
        </w:tc>
        <w:tc>
          <w:tcPr>
            <w:tcW w:w="1388" w:type="pct"/>
          </w:tcPr>
          <w:p w14:paraId="40D94E02" w14:textId="77777777" w:rsidR="000151D7" w:rsidRPr="00E14149" w:rsidRDefault="000151D7" w:rsidP="00143C37">
            <w:pPr>
              <w:pStyle w:val="Tabletext0"/>
            </w:pPr>
          </w:p>
        </w:tc>
        <w:tc>
          <w:tcPr>
            <w:tcW w:w="873" w:type="pct"/>
          </w:tcPr>
          <w:p w14:paraId="6B926928" w14:textId="77777777" w:rsidR="000151D7" w:rsidRPr="00E14149" w:rsidRDefault="000151D7" w:rsidP="00143C37">
            <w:pPr>
              <w:pStyle w:val="Tabletext0"/>
            </w:pPr>
          </w:p>
        </w:tc>
      </w:tr>
      <w:tr w:rsidR="000151D7" w:rsidRPr="00E14149" w14:paraId="4482C3CA" w14:textId="77777777" w:rsidTr="00047BCD">
        <w:trPr>
          <w:trHeight w:val="323"/>
        </w:trPr>
        <w:tc>
          <w:tcPr>
            <w:tcW w:w="1559" w:type="pct"/>
          </w:tcPr>
          <w:p w14:paraId="25C1461E" w14:textId="77777777" w:rsidR="000151D7" w:rsidRPr="00E14149" w:rsidRDefault="000151D7" w:rsidP="00143C37">
            <w:pPr>
              <w:pStyle w:val="Tabletext0"/>
            </w:pPr>
            <w:r w:rsidRPr="00E14149">
              <w:t>Lessons learned meeting</w:t>
            </w:r>
          </w:p>
        </w:tc>
        <w:tc>
          <w:tcPr>
            <w:tcW w:w="525" w:type="pct"/>
          </w:tcPr>
          <w:p w14:paraId="02ABADDE" w14:textId="6326DC18" w:rsidR="000151D7" w:rsidRPr="00E14149" w:rsidRDefault="00617C9B" w:rsidP="00143C37">
            <w:pPr>
              <w:pStyle w:val="Tabletext0"/>
            </w:pPr>
            <w:r>
              <w:t>25/11/xx</w:t>
            </w:r>
          </w:p>
        </w:tc>
        <w:tc>
          <w:tcPr>
            <w:tcW w:w="655" w:type="pct"/>
          </w:tcPr>
          <w:p w14:paraId="0F39BD46" w14:textId="494FA8C8" w:rsidR="000151D7" w:rsidRPr="00E14149" w:rsidRDefault="00617C9B" w:rsidP="00143C37">
            <w:pPr>
              <w:pStyle w:val="Tabletext0"/>
            </w:pPr>
            <w:r>
              <w:t>Carl White, Toni Roberts</w:t>
            </w:r>
          </w:p>
        </w:tc>
        <w:tc>
          <w:tcPr>
            <w:tcW w:w="1388" w:type="pct"/>
          </w:tcPr>
          <w:p w14:paraId="351ECC92" w14:textId="77777777" w:rsidR="000151D7" w:rsidRPr="00E14149" w:rsidRDefault="000151D7" w:rsidP="00143C37">
            <w:pPr>
              <w:pStyle w:val="Tabletext0"/>
            </w:pPr>
          </w:p>
        </w:tc>
        <w:tc>
          <w:tcPr>
            <w:tcW w:w="873" w:type="pct"/>
          </w:tcPr>
          <w:p w14:paraId="799AD8F9" w14:textId="77777777" w:rsidR="000151D7" w:rsidRPr="00E14149" w:rsidRDefault="000151D7" w:rsidP="00143C37">
            <w:pPr>
              <w:pStyle w:val="Tabletext0"/>
            </w:pPr>
          </w:p>
        </w:tc>
      </w:tr>
      <w:tr w:rsidR="000151D7" w:rsidRPr="00E14149" w14:paraId="5BF6AC85" w14:textId="77777777" w:rsidTr="00047BCD">
        <w:trPr>
          <w:trHeight w:val="323"/>
        </w:trPr>
        <w:tc>
          <w:tcPr>
            <w:tcW w:w="1559" w:type="pct"/>
          </w:tcPr>
          <w:p w14:paraId="679DF59F" w14:textId="77777777" w:rsidR="000151D7" w:rsidRPr="00E14149" w:rsidRDefault="000151D7" w:rsidP="00143C37">
            <w:pPr>
              <w:pStyle w:val="Tabletext0"/>
            </w:pPr>
            <w:r w:rsidRPr="00E14149">
              <w:t>Data collection for review/evaluation of project</w:t>
            </w:r>
          </w:p>
        </w:tc>
        <w:tc>
          <w:tcPr>
            <w:tcW w:w="525" w:type="pct"/>
          </w:tcPr>
          <w:p w14:paraId="31E4BB6A" w14:textId="500801A1" w:rsidR="000151D7" w:rsidRPr="00E14149" w:rsidRDefault="00617C9B" w:rsidP="00143C37">
            <w:pPr>
              <w:pStyle w:val="Tabletext0"/>
            </w:pPr>
            <w:r>
              <w:t>20/11/xx</w:t>
            </w:r>
          </w:p>
        </w:tc>
        <w:tc>
          <w:tcPr>
            <w:tcW w:w="655" w:type="pct"/>
          </w:tcPr>
          <w:p w14:paraId="2EF6A581" w14:textId="0243C5F6" w:rsidR="000151D7" w:rsidRPr="00E14149" w:rsidRDefault="00617C9B" w:rsidP="00143C37">
            <w:pPr>
              <w:pStyle w:val="Tabletext0"/>
            </w:pPr>
            <w:r>
              <w:t>Carl White</w:t>
            </w:r>
          </w:p>
        </w:tc>
        <w:tc>
          <w:tcPr>
            <w:tcW w:w="1388" w:type="pct"/>
          </w:tcPr>
          <w:p w14:paraId="47381117" w14:textId="77777777" w:rsidR="000151D7" w:rsidRPr="00E14149" w:rsidRDefault="000151D7" w:rsidP="00143C37">
            <w:pPr>
              <w:pStyle w:val="Tabletext0"/>
            </w:pPr>
          </w:p>
        </w:tc>
        <w:tc>
          <w:tcPr>
            <w:tcW w:w="873" w:type="pct"/>
          </w:tcPr>
          <w:p w14:paraId="4CF48748" w14:textId="77777777" w:rsidR="000151D7" w:rsidRPr="00E14149" w:rsidRDefault="000151D7" w:rsidP="00143C37">
            <w:pPr>
              <w:pStyle w:val="Tabletext0"/>
            </w:pPr>
          </w:p>
        </w:tc>
      </w:tr>
      <w:tr w:rsidR="000151D7" w:rsidRPr="00E14149" w14:paraId="442DF3F1" w14:textId="77777777" w:rsidTr="00047BCD">
        <w:trPr>
          <w:trHeight w:val="323"/>
        </w:trPr>
        <w:tc>
          <w:tcPr>
            <w:tcW w:w="1559" w:type="pct"/>
          </w:tcPr>
          <w:p w14:paraId="21456294" w14:textId="77777777" w:rsidR="000151D7" w:rsidRPr="00E14149" w:rsidRDefault="000151D7" w:rsidP="00143C37">
            <w:pPr>
              <w:pStyle w:val="Tabletext0"/>
            </w:pPr>
            <w:r w:rsidRPr="00E14149">
              <w:t>Documented*</w:t>
            </w:r>
          </w:p>
        </w:tc>
        <w:tc>
          <w:tcPr>
            <w:tcW w:w="525" w:type="pct"/>
          </w:tcPr>
          <w:p w14:paraId="7DE38FB1" w14:textId="5FE26E4D" w:rsidR="000151D7" w:rsidRPr="00E14149" w:rsidRDefault="00617C9B" w:rsidP="00143C37">
            <w:pPr>
              <w:pStyle w:val="Tabletext0"/>
            </w:pPr>
            <w:r>
              <w:t>28/11/xx</w:t>
            </w:r>
          </w:p>
        </w:tc>
        <w:tc>
          <w:tcPr>
            <w:tcW w:w="655" w:type="pct"/>
          </w:tcPr>
          <w:p w14:paraId="1E0C87E4" w14:textId="6F44E275" w:rsidR="000151D7" w:rsidRPr="00E14149" w:rsidRDefault="00617C9B" w:rsidP="00143C37">
            <w:pPr>
              <w:pStyle w:val="Tabletext0"/>
            </w:pPr>
            <w:r>
              <w:t>Toni Roberts</w:t>
            </w:r>
          </w:p>
        </w:tc>
        <w:tc>
          <w:tcPr>
            <w:tcW w:w="1388" w:type="pct"/>
          </w:tcPr>
          <w:p w14:paraId="61C602C7" w14:textId="77777777" w:rsidR="000151D7" w:rsidRPr="00E14149" w:rsidRDefault="000151D7" w:rsidP="00143C37">
            <w:pPr>
              <w:pStyle w:val="Tabletext0"/>
            </w:pPr>
          </w:p>
        </w:tc>
        <w:tc>
          <w:tcPr>
            <w:tcW w:w="873" w:type="pct"/>
          </w:tcPr>
          <w:p w14:paraId="04657B0A" w14:textId="77777777" w:rsidR="000151D7" w:rsidRPr="00E14149" w:rsidRDefault="000151D7" w:rsidP="00143C37">
            <w:pPr>
              <w:pStyle w:val="Tabletext0"/>
            </w:pPr>
          </w:p>
        </w:tc>
      </w:tr>
      <w:tr w:rsidR="002724BD" w:rsidRPr="00E14149" w14:paraId="554DFA09" w14:textId="77777777" w:rsidTr="002724BD">
        <w:trPr>
          <w:trHeight w:val="323"/>
        </w:trPr>
        <w:tc>
          <w:tcPr>
            <w:tcW w:w="5000" w:type="pct"/>
            <w:gridSpan w:val="5"/>
            <w:shd w:val="clear" w:color="auto" w:fill="E6EAF6" w:themeFill="background1"/>
          </w:tcPr>
          <w:p w14:paraId="47FD23AA" w14:textId="42F8888B" w:rsidR="002724BD" w:rsidRPr="00E14149" w:rsidRDefault="002724BD" w:rsidP="002724BD">
            <w:pPr>
              <w:pStyle w:val="TableHeading"/>
              <w:jc w:val="left"/>
            </w:pPr>
            <w:r w:rsidRPr="00E14149">
              <w:t>Archive</w:t>
            </w:r>
          </w:p>
        </w:tc>
      </w:tr>
      <w:tr w:rsidR="000151D7" w:rsidRPr="00E14149" w14:paraId="15A17F0E" w14:textId="77777777" w:rsidTr="00047BCD">
        <w:trPr>
          <w:trHeight w:val="323"/>
        </w:trPr>
        <w:tc>
          <w:tcPr>
            <w:tcW w:w="1559" w:type="pct"/>
          </w:tcPr>
          <w:p w14:paraId="2B7E1DD6" w14:textId="77777777" w:rsidR="000151D7" w:rsidRPr="00E14149" w:rsidRDefault="000151D7" w:rsidP="00143C37">
            <w:pPr>
              <w:pStyle w:val="Tabletext0"/>
            </w:pPr>
            <w:r w:rsidRPr="00E14149">
              <w:t>Project documentation</w:t>
            </w:r>
          </w:p>
        </w:tc>
        <w:tc>
          <w:tcPr>
            <w:tcW w:w="525" w:type="pct"/>
          </w:tcPr>
          <w:p w14:paraId="204B6A2B" w14:textId="58BA330B" w:rsidR="000151D7" w:rsidRPr="00E14149" w:rsidRDefault="00617C9B" w:rsidP="00143C37">
            <w:pPr>
              <w:pStyle w:val="Tabletext0"/>
            </w:pPr>
            <w:r>
              <w:t>30/11/xx</w:t>
            </w:r>
          </w:p>
        </w:tc>
        <w:tc>
          <w:tcPr>
            <w:tcW w:w="655" w:type="pct"/>
          </w:tcPr>
          <w:p w14:paraId="0834BBC8" w14:textId="1C0BDE25" w:rsidR="000151D7" w:rsidRPr="00E14149" w:rsidRDefault="00617C9B" w:rsidP="00143C37">
            <w:pPr>
              <w:pStyle w:val="Tabletext0"/>
            </w:pPr>
            <w:r>
              <w:t>Carl White</w:t>
            </w:r>
          </w:p>
        </w:tc>
        <w:tc>
          <w:tcPr>
            <w:tcW w:w="1388" w:type="pct"/>
          </w:tcPr>
          <w:p w14:paraId="6A14980F" w14:textId="77777777" w:rsidR="000151D7" w:rsidRPr="00E14149" w:rsidRDefault="000151D7" w:rsidP="00143C37">
            <w:pPr>
              <w:pStyle w:val="Tabletext0"/>
            </w:pPr>
          </w:p>
        </w:tc>
        <w:tc>
          <w:tcPr>
            <w:tcW w:w="873" w:type="pct"/>
          </w:tcPr>
          <w:p w14:paraId="331A5E54" w14:textId="77777777" w:rsidR="000151D7" w:rsidRPr="00E14149" w:rsidRDefault="000151D7" w:rsidP="00143C37">
            <w:pPr>
              <w:pStyle w:val="Tabletext0"/>
            </w:pPr>
          </w:p>
        </w:tc>
      </w:tr>
      <w:tr w:rsidR="000151D7" w:rsidRPr="00E14149" w14:paraId="346ED781" w14:textId="77777777" w:rsidTr="00047BCD">
        <w:trPr>
          <w:trHeight w:val="323"/>
        </w:trPr>
        <w:tc>
          <w:tcPr>
            <w:tcW w:w="1559" w:type="pct"/>
          </w:tcPr>
          <w:p w14:paraId="6F93FAF3" w14:textId="77777777" w:rsidR="000151D7" w:rsidRPr="00E14149" w:rsidRDefault="000151D7" w:rsidP="00143C37">
            <w:pPr>
              <w:pStyle w:val="Tabletext0"/>
            </w:pPr>
            <w:r w:rsidRPr="00E14149">
              <w:t>Project final report</w:t>
            </w:r>
          </w:p>
        </w:tc>
        <w:tc>
          <w:tcPr>
            <w:tcW w:w="525" w:type="pct"/>
          </w:tcPr>
          <w:p w14:paraId="1B0F2554" w14:textId="7B74DAFF" w:rsidR="000151D7" w:rsidRPr="00E14149" w:rsidRDefault="00617C9B" w:rsidP="00143C37">
            <w:pPr>
              <w:pStyle w:val="Tabletext0"/>
            </w:pPr>
            <w:r>
              <w:t>30/11/xx</w:t>
            </w:r>
          </w:p>
        </w:tc>
        <w:tc>
          <w:tcPr>
            <w:tcW w:w="655" w:type="pct"/>
          </w:tcPr>
          <w:p w14:paraId="2F17D478" w14:textId="0E55E1EC" w:rsidR="000151D7" w:rsidRPr="00E14149" w:rsidRDefault="00617C9B" w:rsidP="00143C37">
            <w:pPr>
              <w:pStyle w:val="Tabletext0"/>
            </w:pPr>
            <w:r>
              <w:t>Carl White</w:t>
            </w:r>
          </w:p>
        </w:tc>
        <w:tc>
          <w:tcPr>
            <w:tcW w:w="1388" w:type="pct"/>
          </w:tcPr>
          <w:p w14:paraId="403EC7FA" w14:textId="77777777" w:rsidR="000151D7" w:rsidRPr="00E14149" w:rsidRDefault="000151D7" w:rsidP="00143C37">
            <w:pPr>
              <w:pStyle w:val="Tabletext0"/>
            </w:pPr>
          </w:p>
        </w:tc>
        <w:tc>
          <w:tcPr>
            <w:tcW w:w="873" w:type="pct"/>
          </w:tcPr>
          <w:p w14:paraId="438A8721" w14:textId="77777777" w:rsidR="000151D7" w:rsidRPr="00E14149" w:rsidRDefault="000151D7" w:rsidP="00143C37">
            <w:pPr>
              <w:pStyle w:val="Tabletext0"/>
            </w:pPr>
          </w:p>
        </w:tc>
      </w:tr>
      <w:tr w:rsidR="002724BD" w:rsidRPr="00E14149" w14:paraId="39110457" w14:textId="77777777" w:rsidTr="002724BD">
        <w:trPr>
          <w:trHeight w:val="323"/>
        </w:trPr>
        <w:tc>
          <w:tcPr>
            <w:tcW w:w="5000" w:type="pct"/>
            <w:gridSpan w:val="5"/>
            <w:shd w:val="clear" w:color="auto" w:fill="E6EAF6" w:themeFill="background1"/>
          </w:tcPr>
          <w:p w14:paraId="316CE16E" w14:textId="30A68C35" w:rsidR="002724BD" w:rsidRPr="00E14149" w:rsidRDefault="002724BD" w:rsidP="002724BD">
            <w:pPr>
              <w:pStyle w:val="TableHeading"/>
              <w:jc w:val="left"/>
            </w:pPr>
            <w:r w:rsidRPr="00E14149">
              <w:t>Notify and report</w:t>
            </w:r>
          </w:p>
        </w:tc>
      </w:tr>
      <w:tr w:rsidR="000151D7" w:rsidRPr="00E14149" w14:paraId="73A09074" w14:textId="77777777" w:rsidTr="00047BCD">
        <w:trPr>
          <w:trHeight w:val="323"/>
        </w:trPr>
        <w:tc>
          <w:tcPr>
            <w:tcW w:w="1559" w:type="pct"/>
          </w:tcPr>
          <w:p w14:paraId="5CE04D1A" w14:textId="0BDD8610" w:rsidR="000151D7" w:rsidRPr="00E14149" w:rsidRDefault="000151D7" w:rsidP="00143C37">
            <w:pPr>
              <w:pStyle w:val="Tabletext0"/>
            </w:pPr>
            <w:r w:rsidRPr="00E14149">
              <w:t>Notify stakeholders other than Sponsor and Team Members (</w:t>
            </w:r>
            <w:r>
              <w:t>OT)</w:t>
            </w:r>
          </w:p>
        </w:tc>
        <w:tc>
          <w:tcPr>
            <w:tcW w:w="525" w:type="pct"/>
          </w:tcPr>
          <w:p w14:paraId="23FAD3EF" w14:textId="4D025415" w:rsidR="000151D7" w:rsidRPr="00E14149" w:rsidRDefault="00617C9B" w:rsidP="00143C37">
            <w:pPr>
              <w:pStyle w:val="Tabletext0"/>
            </w:pPr>
            <w:r>
              <w:t>30/11/xx</w:t>
            </w:r>
          </w:p>
        </w:tc>
        <w:tc>
          <w:tcPr>
            <w:tcW w:w="655" w:type="pct"/>
          </w:tcPr>
          <w:p w14:paraId="68A14A78" w14:textId="71A64CC2" w:rsidR="000151D7" w:rsidRPr="00E14149" w:rsidRDefault="00617C9B" w:rsidP="00143C37">
            <w:pPr>
              <w:pStyle w:val="Tabletext0"/>
            </w:pPr>
            <w:r>
              <w:t>Carl White</w:t>
            </w:r>
          </w:p>
        </w:tc>
        <w:tc>
          <w:tcPr>
            <w:tcW w:w="1388" w:type="pct"/>
          </w:tcPr>
          <w:p w14:paraId="0EB2C4D9" w14:textId="77777777" w:rsidR="000151D7" w:rsidRPr="00E14149" w:rsidRDefault="000151D7" w:rsidP="00143C37">
            <w:pPr>
              <w:pStyle w:val="Tabletext0"/>
            </w:pPr>
          </w:p>
        </w:tc>
        <w:tc>
          <w:tcPr>
            <w:tcW w:w="873" w:type="pct"/>
          </w:tcPr>
          <w:p w14:paraId="7B3677D8" w14:textId="77777777" w:rsidR="000151D7" w:rsidRPr="00E14149" w:rsidRDefault="000151D7" w:rsidP="00143C37">
            <w:pPr>
              <w:pStyle w:val="Tabletext0"/>
            </w:pPr>
          </w:p>
        </w:tc>
      </w:tr>
      <w:tr w:rsidR="000151D7" w:rsidRPr="00E14149" w14:paraId="40AE9E9E" w14:textId="77777777" w:rsidTr="00047BCD">
        <w:trPr>
          <w:trHeight w:val="323"/>
        </w:trPr>
        <w:tc>
          <w:tcPr>
            <w:tcW w:w="1559" w:type="pct"/>
          </w:tcPr>
          <w:p w14:paraId="71D29D10" w14:textId="77777777" w:rsidR="000151D7" w:rsidRPr="00E14149" w:rsidRDefault="000151D7" w:rsidP="00143C37">
            <w:pPr>
              <w:pStyle w:val="Tabletext0"/>
            </w:pPr>
            <w:r w:rsidRPr="00E14149">
              <w:t>Stakeholder debrief meeting</w:t>
            </w:r>
          </w:p>
        </w:tc>
        <w:tc>
          <w:tcPr>
            <w:tcW w:w="525" w:type="pct"/>
          </w:tcPr>
          <w:p w14:paraId="37E05072" w14:textId="12D072F2" w:rsidR="000151D7" w:rsidRPr="00E14149" w:rsidRDefault="00617C9B" w:rsidP="00143C37">
            <w:pPr>
              <w:pStyle w:val="Tabletext0"/>
            </w:pPr>
            <w:r>
              <w:t>02/12/xx</w:t>
            </w:r>
          </w:p>
        </w:tc>
        <w:tc>
          <w:tcPr>
            <w:tcW w:w="655" w:type="pct"/>
          </w:tcPr>
          <w:p w14:paraId="337AF2F7" w14:textId="068EADE3" w:rsidR="000151D7" w:rsidRPr="00E14149" w:rsidRDefault="00617C9B" w:rsidP="00143C37">
            <w:pPr>
              <w:pStyle w:val="Tabletext0"/>
            </w:pPr>
            <w:r>
              <w:t>Toni Roberts</w:t>
            </w:r>
          </w:p>
        </w:tc>
        <w:tc>
          <w:tcPr>
            <w:tcW w:w="1388" w:type="pct"/>
          </w:tcPr>
          <w:p w14:paraId="0EC7C77F" w14:textId="77777777" w:rsidR="000151D7" w:rsidRPr="00E14149" w:rsidRDefault="000151D7" w:rsidP="00143C37">
            <w:pPr>
              <w:pStyle w:val="Tabletext0"/>
            </w:pPr>
          </w:p>
        </w:tc>
        <w:tc>
          <w:tcPr>
            <w:tcW w:w="873" w:type="pct"/>
          </w:tcPr>
          <w:p w14:paraId="213D1DD8" w14:textId="77777777" w:rsidR="000151D7" w:rsidRPr="00E14149" w:rsidRDefault="000151D7" w:rsidP="00143C37">
            <w:pPr>
              <w:pStyle w:val="Tabletext0"/>
            </w:pPr>
          </w:p>
        </w:tc>
      </w:tr>
      <w:tr w:rsidR="000151D7" w:rsidRPr="00E14149" w14:paraId="46B3E734" w14:textId="77777777" w:rsidTr="00047BCD">
        <w:trPr>
          <w:trHeight w:val="323"/>
        </w:trPr>
        <w:tc>
          <w:tcPr>
            <w:tcW w:w="1559" w:type="pct"/>
          </w:tcPr>
          <w:p w14:paraId="265FFAB2" w14:textId="77777777" w:rsidR="000151D7" w:rsidRPr="00E14149" w:rsidRDefault="000151D7" w:rsidP="00143C37">
            <w:pPr>
              <w:pStyle w:val="Tabletext0"/>
            </w:pPr>
            <w:r w:rsidRPr="00E14149">
              <w:t>Reassign team members</w:t>
            </w:r>
          </w:p>
        </w:tc>
        <w:tc>
          <w:tcPr>
            <w:tcW w:w="525" w:type="pct"/>
          </w:tcPr>
          <w:p w14:paraId="4B213A15" w14:textId="129B4566" w:rsidR="000151D7" w:rsidRPr="00E14149" w:rsidRDefault="00617C9B" w:rsidP="00143C37">
            <w:pPr>
              <w:pStyle w:val="Tabletext0"/>
            </w:pPr>
            <w:r>
              <w:t>02/12/xx</w:t>
            </w:r>
          </w:p>
        </w:tc>
        <w:tc>
          <w:tcPr>
            <w:tcW w:w="655" w:type="pct"/>
          </w:tcPr>
          <w:p w14:paraId="54BE130A" w14:textId="2DCFEE54" w:rsidR="000151D7" w:rsidRPr="00E14149" w:rsidRDefault="00617C9B" w:rsidP="00143C37">
            <w:pPr>
              <w:pStyle w:val="Tabletext0"/>
            </w:pPr>
            <w:r>
              <w:t>Toni Roberts</w:t>
            </w:r>
          </w:p>
        </w:tc>
        <w:tc>
          <w:tcPr>
            <w:tcW w:w="1388" w:type="pct"/>
          </w:tcPr>
          <w:p w14:paraId="1AED578D" w14:textId="77777777" w:rsidR="000151D7" w:rsidRPr="00E14149" w:rsidRDefault="000151D7" w:rsidP="00143C37">
            <w:pPr>
              <w:pStyle w:val="Tabletext0"/>
            </w:pPr>
          </w:p>
        </w:tc>
        <w:tc>
          <w:tcPr>
            <w:tcW w:w="873" w:type="pct"/>
          </w:tcPr>
          <w:p w14:paraId="1E448BCD" w14:textId="77777777" w:rsidR="000151D7" w:rsidRPr="00E14149" w:rsidRDefault="000151D7" w:rsidP="00143C37">
            <w:pPr>
              <w:pStyle w:val="Tabletext0"/>
            </w:pPr>
          </w:p>
        </w:tc>
      </w:tr>
      <w:tr w:rsidR="000151D7" w:rsidRPr="00E14149" w14:paraId="6FC83274" w14:textId="77777777" w:rsidTr="00047BCD">
        <w:trPr>
          <w:trHeight w:val="323"/>
        </w:trPr>
        <w:tc>
          <w:tcPr>
            <w:tcW w:w="1559" w:type="pct"/>
          </w:tcPr>
          <w:p w14:paraId="7EB98469" w14:textId="77777777" w:rsidR="000151D7" w:rsidRPr="00E14149" w:rsidRDefault="000151D7" w:rsidP="00143C37">
            <w:pPr>
              <w:pStyle w:val="Tabletext0"/>
            </w:pPr>
            <w:r w:rsidRPr="00E14149">
              <w:t>Give feedback to team members</w:t>
            </w:r>
          </w:p>
        </w:tc>
        <w:tc>
          <w:tcPr>
            <w:tcW w:w="525" w:type="pct"/>
          </w:tcPr>
          <w:p w14:paraId="2E19BE23" w14:textId="251354A6" w:rsidR="000151D7" w:rsidRPr="00E14149" w:rsidRDefault="00617C9B" w:rsidP="00143C37">
            <w:pPr>
              <w:pStyle w:val="Tabletext0"/>
            </w:pPr>
            <w:r>
              <w:t>05/12/xx</w:t>
            </w:r>
          </w:p>
        </w:tc>
        <w:tc>
          <w:tcPr>
            <w:tcW w:w="655" w:type="pct"/>
          </w:tcPr>
          <w:p w14:paraId="2CA00049" w14:textId="6E0148E9" w:rsidR="000151D7" w:rsidRPr="00E14149" w:rsidRDefault="00617C9B" w:rsidP="00143C37">
            <w:pPr>
              <w:pStyle w:val="Tabletext0"/>
            </w:pPr>
            <w:r>
              <w:t>Carl White</w:t>
            </w:r>
          </w:p>
        </w:tc>
        <w:tc>
          <w:tcPr>
            <w:tcW w:w="1388" w:type="pct"/>
          </w:tcPr>
          <w:p w14:paraId="1137B382" w14:textId="77777777" w:rsidR="000151D7" w:rsidRPr="00E14149" w:rsidRDefault="000151D7" w:rsidP="00143C37">
            <w:pPr>
              <w:pStyle w:val="Tabletext0"/>
            </w:pPr>
          </w:p>
        </w:tc>
        <w:tc>
          <w:tcPr>
            <w:tcW w:w="873" w:type="pct"/>
          </w:tcPr>
          <w:p w14:paraId="20EE448A" w14:textId="77777777" w:rsidR="000151D7" w:rsidRPr="00E14149" w:rsidRDefault="000151D7" w:rsidP="00143C37">
            <w:pPr>
              <w:pStyle w:val="Tabletext0"/>
            </w:pPr>
          </w:p>
        </w:tc>
      </w:tr>
      <w:tr w:rsidR="00617C9B" w:rsidRPr="00E14149" w14:paraId="01D9A5DE" w14:textId="77777777" w:rsidTr="00047BCD">
        <w:trPr>
          <w:trHeight w:val="323"/>
        </w:trPr>
        <w:tc>
          <w:tcPr>
            <w:tcW w:w="1559" w:type="pct"/>
          </w:tcPr>
          <w:p w14:paraId="1C2EF487" w14:textId="77777777" w:rsidR="00617C9B" w:rsidRPr="00E14149" w:rsidRDefault="00617C9B" w:rsidP="00143C37">
            <w:pPr>
              <w:pStyle w:val="Tabletext0"/>
            </w:pPr>
            <w:r w:rsidRPr="00E14149">
              <w:t>Conduct final project meeting (debrief team members)</w:t>
            </w:r>
          </w:p>
        </w:tc>
        <w:tc>
          <w:tcPr>
            <w:tcW w:w="525" w:type="pct"/>
          </w:tcPr>
          <w:p w14:paraId="5067A10E" w14:textId="40A3078D" w:rsidR="00617C9B" w:rsidRPr="00E14149" w:rsidRDefault="00617C9B" w:rsidP="00143C37">
            <w:pPr>
              <w:pStyle w:val="Tabletext0"/>
            </w:pPr>
            <w:r>
              <w:t>05/12/xx</w:t>
            </w:r>
          </w:p>
        </w:tc>
        <w:tc>
          <w:tcPr>
            <w:tcW w:w="655" w:type="pct"/>
          </w:tcPr>
          <w:p w14:paraId="329A70E6" w14:textId="49658A42" w:rsidR="00617C9B" w:rsidRPr="00E14149" w:rsidRDefault="00617C9B" w:rsidP="00143C37">
            <w:pPr>
              <w:pStyle w:val="Tabletext0"/>
            </w:pPr>
            <w:r>
              <w:t>Carl White</w:t>
            </w:r>
          </w:p>
        </w:tc>
        <w:tc>
          <w:tcPr>
            <w:tcW w:w="1388" w:type="pct"/>
          </w:tcPr>
          <w:p w14:paraId="69EA0716" w14:textId="77777777" w:rsidR="00617C9B" w:rsidRPr="00E14149" w:rsidRDefault="00617C9B" w:rsidP="00143C37">
            <w:pPr>
              <w:pStyle w:val="Tabletext0"/>
            </w:pPr>
          </w:p>
        </w:tc>
        <w:tc>
          <w:tcPr>
            <w:tcW w:w="873" w:type="pct"/>
          </w:tcPr>
          <w:p w14:paraId="521EC789" w14:textId="77777777" w:rsidR="00617C9B" w:rsidRPr="00E14149" w:rsidRDefault="00617C9B" w:rsidP="00143C37">
            <w:pPr>
              <w:pStyle w:val="Tabletext0"/>
            </w:pPr>
          </w:p>
        </w:tc>
      </w:tr>
      <w:tr w:rsidR="00617C9B" w:rsidRPr="00E14149" w14:paraId="629843D4" w14:textId="77777777" w:rsidTr="00047BCD">
        <w:trPr>
          <w:trHeight w:val="323"/>
        </w:trPr>
        <w:tc>
          <w:tcPr>
            <w:tcW w:w="1559" w:type="pct"/>
          </w:tcPr>
          <w:p w14:paraId="15BCF9FC" w14:textId="3CD1DCF5" w:rsidR="00617C9B" w:rsidRPr="00E14149" w:rsidRDefault="00617C9B" w:rsidP="00143C37">
            <w:pPr>
              <w:pStyle w:val="Tabletext0"/>
            </w:pPr>
            <w:r w:rsidRPr="00E14149">
              <w:t xml:space="preserve">Ongoing maintenance or handover to </w:t>
            </w:r>
            <w:r>
              <w:t>customers</w:t>
            </w:r>
          </w:p>
        </w:tc>
        <w:tc>
          <w:tcPr>
            <w:tcW w:w="525" w:type="pct"/>
          </w:tcPr>
          <w:p w14:paraId="0DCF0534" w14:textId="0F8C999D" w:rsidR="00617C9B" w:rsidRPr="00E14149" w:rsidRDefault="00617C9B" w:rsidP="00143C37">
            <w:pPr>
              <w:pStyle w:val="Tabletext0"/>
            </w:pPr>
            <w:r>
              <w:t>05/12/xx</w:t>
            </w:r>
          </w:p>
        </w:tc>
        <w:tc>
          <w:tcPr>
            <w:tcW w:w="655" w:type="pct"/>
          </w:tcPr>
          <w:p w14:paraId="5A075F66" w14:textId="4CE7B8A9" w:rsidR="00617C9B" w:rsidRPr="00E14149" w:rsidRDefault="00617C9B" w:rsidP="00143C37">
            <w:pPr>
              <w:pStyle w:val="Tabletext0"/>
            </w:pPr>
            <w:r>
              <w:t>Carl White, Toni Roberts</w:t>
            </w:r>
          </w:p>
        </w:tc>
        <w:tc>
          <w:tcPr>
            <w:tcW w:w="1388" w:type="pct"/>
          </w:tcPr>
          <w:p w14:paraId="67E3BF24" w14:textId="77777777" w:rsidR="00617C9B" w:rsidRPr="00E14149" w:rsidRDefault="00617C9B" w:rsidP="00143C37">
            <w:pPr>
              <w:pStyle w:val="Tabletext0"/>
            </w:pPr>
          </w:p>
        </w:tc>
        <w:tc>
          <w:tcPr>
            <w:tcW w:w="873" w:type="pct"/>
          </w:tcPr>
          <w:p w14:paraId="2728C848" w14:textId="77777777" w:rsidR="00617C9B" w:rsidRPr="00E14149" w:rsidRDefault="00617C9B" w:rsidP="00143C37">
            <w:pPr>
              <w:pStyle w:val="Tabletext0"/>
            </w:pPr>
          </w:p>
        </w:tc>
      </w:tr>
      <w:tr w:rsidR="00617C9B" w:rsidRPr="00E14149" w14:paraId="521C9321" w14:textId="77777777" w:rsidTr="00047BCD">
        <w:trPr>
          <w:trHeight w:val="323"/>
        </w:trPr>
        <w:tc>
          <w:tcPr>
            <w:tcW w:w="1559" w:type="pct"/>
          </w:tcPr>
          <w:p w14:paraId="066EF569" w14:textId="77777777" w:rsidR="00617C9B" w:rsidRPr="00E14149" w:rsidRDefault="00617C9B" w:rsidP="00143C37">
            <w:pPr>
              <w:pStyle w:val="Tabletext0"/>
            </w:pPr>
            <w:r w:rsidRPr="00E14149">
              <w:t>Prepare final report (may include *items above</w:t>
            </w:r>
          </w:p>
        </w:tc>
        <w:tc>
          <w:tcPr>
            <w:tcW w:w="525" w:type="pct"/>
          </w:tcPr>
          <w:p w14:paraId="69C96501" w14:textId="215DD184" w:rsidR="00617C9B" w:rsidRPr="00E14149" w:rsidRDefault="00617C9B" w:rsidP="00143C37">
            <w:pPr>
              <w:pStyle w:val="Tabletext0"/>
            </w:pPr>
            <w:r>
              <w:t>05/12/xx</w:t>
            </w:r>
          </w:p>
        </w:tc>
        <w:tc>
          <w:tcPr>
            <w:tcW w:w="655" w:type="pct"/>
          </w:tcPr>
          <w:p w14:paraId="6E34C97A" w14:textId="273B7458" w:rsidR="00617C9B" w:rsidRPr="00E14149" w:rsidRDefault="00617C9B" w:rsidP="00143C37">
            <w:pPr>
              <w:pStyle w:val="Tabletext0"/>
            </w:pPr>
            <w:r>
              <w:t>Carl White</w:t>
            </w:r>
          </w:p>
        </w:tc>
        <w:tc>
          <w:tcPr>
            <w:tcW w:w="1388" w:type="pct"/>
          </w:tcPr>
          <w:p w14:paraId="7A223FA8" w14:textId="77777777" w:rsidR="00617C9B" w:rsidRPr="00E14149" w:rsidRDefault="00617C9B" w:rsidP="00143C37">
            <w:pPr>
              <w:pStyle w:val="Tabletext0"/>
            </w:pPr>
          </w:p>
        </w:tc>
        <w:tc>
          <w:tcPr>
            <w:tcW w:w="873" w:type="pct"/>
          </w:tcPr>
          <w:p w14:paraId="0EF1176E" w14:textId="77777777" w:rsidR="00617C9B" w:rsidRPr="00E14149" w:rsidRDefault="00617C9B" w:rsidP="00143C37">
            <w:pPr>
              <w:pStyle w:val="Tabletext0"/>
            </w:pPr>
          </w:p>
        </w:tc>
      </w:tr>
    </w:tbl>
    <w:p w14:paraId="67B92BE1" w14:textId="4986F695" w:rsidR="004E6453" w:rsidRPr="006C1F37" w:rsidRDefault="004E6453" w:rsidP="00DC3E3C"/>
    <w:sectPr w:rsidR="004E6453" w:rsidRPr="006C1F37" w:rsidSect="009A165C">
      <w:headerReference w:type="default" r:id="rId22"/>
      <w:footerReference w:type="default" r:id="rId23"/>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5B176" w14:textId="77777777" w:rsidR="009A165C" w:rsidRDefault="009A165C" w:rsidP="00F1359C">
      <w:pPr>
        <w:spacing w:before="0" w:after="0" w:line="240" w:lineRule="auto"/>
      </w:pPr>
      <w:r>
        <w:separator/>
      </w:r>
    </w:p>
  </w:endnote>
  <w:endnote w:type="continuationSeparator" w:id="0">
    <w:p w14:paraId="0159D008" w14:textId="77777777" w:rsidR="009A165C" w:rsidRDefault="009A165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3B2B6F02" w14:textId="6629A3BE" w:rsidR="009A165C" w:rsidRPr="000E53A8" w:rsidRDefault="009A165C">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C06ABA"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9A165C" w:rsidRPr="007C5A41" w:rsidRDefault="009A165C"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786BF" w14:textId="77777777" w:rsidR="009A165C" w:rsidRDefault="009A165C" w:rsidP="00F1359C">
      <w:pPr>
        <w:spacing w:before="0" w:after="0" w:line="240" w:lineRule="auto"/>
      </w:pPr>
      <w:r>
        <w:separator/>
      </w:r>
    </w:p>
  </w:footnote>
  <w:footnote w:type="continuationSeparator" w:id="0">
    <w:p w14:paraId="535940E2" w14:textId="77777777" w:rsidR="009A165C" w:rsidRDefault="009A165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9A165C" w:rsidRDefault="009A165C"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6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78B30C9"/>
    <w:multiLevelType w:val="hybridMultilevel"/>
    <w:tmpl w:val="78A6DA88"/>
    <w:lvl w:ilvl="0" w:tplc="D8E69408">
      <w:start w:val="1"/>
      <w:numFmt w:val="decimal"/>
      <w:lvlText w:val="%1."/>
      <w:lvlJc w:val="left"/>
      <w:pPr>
        <w:ind w:left="720" w:hanging="360"/>
      </w:pPr>
      <w:rPr>
        <w:rFonts w:hint="default"/>
        <w:color w:val="FF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0"/>
  </w:num>
  <w:num w:numId="4">
    <w:abstractNumId w:val="8"/>
  </w:num>
  <w:num w:numId="5">
    <w:abstractNumId w:val="14"/>
  </w:num>
  <w:num w:numId="6">
    <w:abstractNumId w:val="10"/>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2"/>
  </w:num>
  <w:num w:numId="10">
    <w:abstractNumId w:val="3"/>
  </w:num>
  <w:num w:numId="11">
    <w:abstractNumId w:val="16"/>
  </w:num>
  <w:num w:numId="12">
    <w:abstractNumId w:val="11"/>
  </w:num>
  <w:num w:numId="13">
    <w:abstractNumId w:val="9"/>
  </w:num>
  <w:num w:numId="14">
    <w:abstractNumId w:val="15"/>
  </w:num>
  <w:num w:numId="15">
    <w:abstractNumId w:val="6"/>
  </w:num>
  <w:num w:numId="16">
    <w:abstractNumId w:val="17"/>
  </w:num>
  <w:num w:numId="17">
    <w:abstractNumId w:val="5"/>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151D7"/>
    <w:rsid w:val="00023A85"/>
    <w:rsid w:val="0003234E"/>
    <w:rsid w:val="000377ED"/>
    <w:rsid w:val="00047BCD"/>
    <w:rsid w:val="000601E4"/>
    <w:rsid w:val="0007017C"/>
    <w:rsid w:val="0007061A"/>
    <w:rsid w:val="00070707"/>
    <w:rsid w:val="0007077E"/>
    <w:rsid w:val="00072D46"/>
    <w:rsid w:val="000732DD"/>
    <w:rsid w:val="00081617"/>
    <w:rsid w:val="0008175D"/>
    <w:rsid w:val="00083623"/>
    <w:rsid w:val="00086B4D"/>
    <w:rsid w:val="00086C99"/>
    <w:rsid w:val="0009683C"/>
    <w:rsid w:val="000A06EB"/>
    <w:rsid w:val="000A40E2"/>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1E71"/>
    <w:rsid w:val="00132516"/>
    <w:rsid w:val="00143C37"/>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1400"/>
    <w:rsid w:val="00202196"/>
    <w:rsid w:val="002064C8"/>
    <w:rsid w:val="002300A8"/>
    <w:rsid w:val="00232F16"/>
    <w:rsid w:val="00234AC2"/>
    <w:rsid w:val="002358A4"/>
    <w:rsid w:val="0024479D"/>
    <w:rsid w:val="002458AA"/>
    <w:rsid w:val="00245E47"/>
    <w:rsid w:val="002522FB"/>
    <w:rsid w:val="002636A8"/>
    <w:rsid w:val="00266BDA"/>
    <w:rsid w:val="002724BD"/>
    <w:rsid w:val="002760A1"/>
    <w:rsid w:val="002A0069"/>
    <w:rsid w:val="002A0D28"/>
    <w:rsid w:val="002A5233"/>
    <w:rsid w:val="002A7D22"/>
    <w:rsid w:val="002B4315"/>
    <w:rsid w:val="002B795B"/>
    <w:rsid w:val="002C07F5"/>
    <w:rsid w:val="002C4863"/>
    <w:rsid w:val="002D3549"/>
    <w:rsid w:val="002E78D7"/>
    <w:rsid w:val="00310ABF"/>
    <w:rsid w:val="003139BB"/>
    <w:rsid w:val="003337B4"/>
    <w:rsid w:val="00340671"/>
    <w:rsid w:val="0034550F"/>
    <w:rsid w:val="00353337"/>
    <w:rsid w:val="003546E2"/>
    <w:rsid w:val="003560D9"/>
    <w:rsid w:val="00361665"/>
    <w:rsid w:val="00371226"/>
    <w:rsid w:val="00371CC6"/>
    <w:rsid w:val="00374AAD"/>
    <w:rsid w:val="00383F3C"/>
    <w:rsid w:val="0038532D"/>
    <w:rsid w:val="00385752"/>
    <w:rsid w:val="00387531"/>
    <w:rsid w:val="003921ED"/>
    <w:rsid w:val="003B2C17"/>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1944"/>
    <w:rsid w:val="004739F1"/>
    <w:rsid w:val="00474EBE"/>
    <w:rsid w:val="004876ED"/>
    <w:rsid w:val="004A09A8"/>
    <w:rsid w:val="004A3EF3"/>
    <w:rsid w:val="004B00A6"/>
    <w:rsid w:val="004B04F6"/>
    <w:rsid w:val="004B2E61"/>
    <w:rsid w:val="004B7671"/>
    <w:rsid w:val="004C13E1"/>
    <w:rsid w:val="004D17B0"/>
    <w:rsid w:val="004E1B80"/>
    <w:rsid w:val="004E6453"/>
    <w:rsid w:val="004F4884"/>
    <w:rsid w:val="004F795E"/>
    <w:rsid w:val="00501997"/>
    <w:rsid w:val="00510BBC"/>
    <w:rsid w:val="00520E03"/>
    <w:rsid w:val="00522D54"/>
    <w:rsid w:val="005316D9"/>
    <w:rsid w:val="00533B81"/>
    <w:rsid w:val="0053549A"/>
    <w:rsid w:val="005447BD"/>
    <w:rsid w:val="00547D2E"/>
    <w:rsid w:val="0055236C"/>
    <w:rsid w:val="00553FFF"/>
    <w:rsid w:val="00563796"/>
    <w:rsid w:val="00566ECC"/>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17C9B"/>
    <w:rsid w:val="00627025"/>
    <w:rsid w:val="00636463"/>
    <w:rsid w:val="00636C12"/>
    <w:rsid w:val="006434F1"/>
    <w:rsid w:val="00657A57"/>
    <w:rsid w:val="00664E2A"/>
    <w:rsid w:val="006650D3"/>
    <w:rsid w:val="00673EED"/>
    <w:rsid w:val="0069523E"/>
    <w:rsid w:val="00696EEE"/>
    <w:rsid w:val="006A0198"/>
    <w:rsid w:val="006A1CF9"/>
    <w:rsid w:val="006A305C"/>
    <w:rsid w:val="006A4736"/>
    <w:rsid w:val="006A7C3E"/>
    <w:rsid w:val="006B55A6"/>
    <w:rsid w:val="006B7277"/>
    <w:rsid w:val="006C1496"/>
    <w:rsid w:val="006C1F37"/>
    <w:rsid w:val="006C2DA3"/>
    <w:rsid w:val="006C711A"/>
    <w:rsid w:val="006C7465"/>
    <w:rsid w:val="006D0391"/>
    <w:rsid w:val="006D1CC5"/>
    <w:rsid w:val="006D2B88"/>
    <w:rsid w:val="006D4CF9"/>
    <w:rsid w:val="006E0B50"/>
    <w:rsid w:val="006E2F75"/>
    <w:rsid w:val="006E3642"/>
    <w:rsid w:val="006F018D"/>
    <w:rsid w:val="00717439"/>
    <w:rsid w:val="00724660"/>
    <w:rsid w:val="0073433D"/>
    <w:rsid w:val="00734ECA"/>
    <w:rsid w:val="00736AD7"/>
    <w:rsid w:val="007400FF"/>
    <w:rsid w:val="00741502"/>
    <w:rsid w:val="00751913"/>
    <w:rsid w:val="0076587B"/>
    <w:rsid w:val="00767732"/>
    <w:rsid w:val="00767B4B"/>
    <w:rsid w:val="00777798"/>
    <w:rsid w:val="007813D3"/>
    <w:rsid w:val="00782852"/>
    <w:rsid w:val="00797B9B"/>
    <w:rsid w:val="007A0883"/>
    <w:rsid w:val="007A4B14"/>
    <w:rsid w:val="007B0E99"/>
    <w:rsid w:val="007B49F4"/>
    <w:rsid w:val="007C0213"/>
    <w:rsid w:val="007C536C"/>
    <w:rsid w:val="007C593C"/>
    <w:rsid w:val="007C5A41"/>
    <w:rsid w:val="007C6921"/>
    <w:rsid w:val="007C7945"/>
    <w:rsid w:val="007D0B18"/>
    <w:rsid w:val="007D430E"/>
    <w:rsid w:val="007D6188"/>
    <w:rsid w:val="007E4A71"/>
    <w:rsid w:val="007F38F0"/>
    <w:rsid w:val="007F6E5C"/>
    <w:rsid w:val="008005C6"/>
    <w:rsid w:val="00804A99"/>
    <w:rsid w:val="008104BA"/>
    <w:rsid w:val="00817639"/>
    <w:rsid w:val="008229B0"/>
    <w:rsid w:val="00823A65"/>
    <w:rsid w:val="00831530"/>
    <w:rsid w:val="008427B8"/>
    <w:rsid w:val="008466AF"/>
    <w:rsid w:val="008550BB"/>
    <w:rsid w:val="0086240F"/>
    <w:rsid w:val="0086497B"/>
    <w:rsid w:val="00871912"/>
    <w:rsid w:val="00876E18"/>
    <w:rsid w:val="00880D14"/>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53295"/>
    <w:rsid w:val="009734F5"/>
    <w:rsid w:val="00977FE7"/>
    <w:rsid w:val="009877FF"/>
    <w:rsid w:val="0099279B"/>
    <w:rsid w:val="009A165C"/>
    <w:rsid w:val="009A7D5E"/>
    <w:rsid w:val="009B3032"/>
    <w:rsid w:val="009C4C34"/>
    <w:rsid w:val="009D147B"/>
    <w:rsid w:val="009E1E04"/>
    <w:rsid w:val="009E501E"/>
    <w:rsid w:val="009E6491"/>
    <w:rsid w:val="009F29E6"/>
    <w:rsid w:val="00A03156"/>
    <w:rsid w:val="00A220EE"/>
    <w:rsid w:val="00A234D1"/>
    <w:rsid w:val="00A236A1"/>
    <w:rsid w:val="00A30062"/>
    <w:rsid w:val="00A45360"/>
    <w:rsid w:val="00A51E59"/>
    <w:rsid w:val="00A65DC4"/>
    <w:rsid w:val="00A774CF"/>
    <w:rsid w:val="00A904E8"/>
    <w:rsid w:val="00AA7862"/>
    <w:rsid w:val="00AB1B6B"/>
    <w:rsid w:val="00AB52B6"/>
    <w:rsid w:val="00AC25B5"/>
    <w:rsid w:val="00AC3C01"/>
    <w:rsid w:val="00AC3D36"/>
    <w:rsid w:val="00AC3ED5"/>
    <w:rsid w:val="00AD40E9"/>
    <w:rsid w:val="00AD4787"/>
    <w:rsid w:val="00AE3A52"/>
    <w:rsid w:val="00AE5061"/>
    <w:rsid w:val="00AE5B9B"/>
    <w:rsid w:val="00AF7112"/>
    <w:rsid w:val="00B01B91"/>
    <w:rsid w:val="00B02416"/>
    <w:rsid w:val="00B02DF9"/>
    <w:rsid w:val="00B21AA4"/>
    <w:rsid w:val="00B223A6"/>
    <w:rsid w:val="00B3014C"/>
    <w:rsid w:val="00B35C1B"/>
    <w:rsid w:val="00B365A1"/>
    <w:rsid w:val="00B406E1"/>
    <w:rsid w:val="00B40C24"/>
    <w:rsid w:val="00B47640"/>
    <w:rsid w:val="00B506B5"/>
    <w:rsid w:val="00B51FE3"/>
    <w:rsid w:val="00B5252C"/>
    <w:rsid w:val="00B543CD"/>
    <w:rsid w:val="00B6058D"/>
    <w:rsid w:val="00B60F80"/>
    <w:rsid w:val="00B64624"/>
    <w:rsid w:val="00B66A0C"/>
    <w:rsid w:val="00B77F47"/>
    <w:rsid w:val="00B819E3"/>
    <w:rsid w:val="00B843E2"/>
    <w:rsid w:val="00B854D8"/>
    <w:rsid w:val="00B85C9F"/>
    <w:rsid w:val="00B868B9"/>
    <w:rsid w:val="00B92D0A"/>
    <w:rsid w:val="00B92EB5"/>
    <w:rsid w:val="00B93BD3"/>
    <w:rsid w:val="00B95CA3"/>
    <w:rsid w:val="00BA79FD"/>
    <w:rsid w:val="00BB279B"/>
    <w:rsid w:val="00BB76DF"/>
    <w:rsid w:val="00BC04FD"/>
    <w:rsid w:val="00BC31A5"/>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472D0"/>
    <w:rsid w:val="00C51B20"/>
    <w:rsid w:val="00C51F1C"/>
    <w:rsid w:val="00C52BAB"/>
    <w:rsid w:val="00C57384"/>
    <w:rsid w:val="00C655C5"/>
    <w:rsid w:val="00C66586"/>
    <w:rsid w:val="00C67567"/>
    <w:rsid w:val="00C67976"/>
    <w:rsid w:val="00C8094F"/>
    <w:rsid w:val="00C81C1C"/>
    <w:rsid w:val="00C87471"/>
    <w:rsid w:val="00C87F77"/>
    <w:rsid w:val="00C93F22"/>
    <w:rsid w:val="00CA3415"/>
    <w:rsid w:val="00CA51E8"/>
    <w:rsid w:val="00CB39F2"/>
    <w:rsid w:val="00CB4ED2"/>
    <w:rsid w:val="00CC0EF1"/>
    <w:rsid w:val="00CC6398"/>
    <w:rsid w:val="00CD48EA"/>
    <w:rsid w:val="00CD5FE7"/>
    <w:rsid w:val="00CD7E47"/>
    <w:rsid w:val="00CF09D9"/>
    <w:rsid w:val="00CF21ED"/>
    <w:rsid w:val="00CF491F"/>
    <w:rsid w:val="00D06D57"/>
    <w:rsid w:val="00D156C0"/>
    <w:rsid w:val="00D17763"/>
    <w:rsid w:val="00D263A9"/>
    <w:rsid w:val="00D305E9"/>
    <w:rsid w:val="00D43768"/>
    <w:rsid w:val="00D447D6"/>
    <w:rsid w:val="00D5131B"/>
    <w:rsid w:val="00D51BB1"/>
    <w:rsid w:val="00D55279"/>
    <w:rsid w:val="00D55A33"/>
    <w:rsid w:val="00D62B45"/>
    <w:rsid w:val="00D6493E"/>
    <w:rsid w:val="00D703AD"/>
    <w:rsid w:val="00D72CC9"/>
    <w:rsid w:val="00D73E99"/>
    <w:rsid w:val="00D83D46"/>
    <w:rsid w:val="00D8451B"/>
    <w:rsid w:val="00D920A2"/>
    <w:rsid w:val="00DA4845"/>
    <w:rsid w:val="00DC11EC"/>
    <w:rsid w:val="00DC3A23"/>
    <w:rsid w:val="00DC3E3C"/>
    <w:rsid w:val="00DD5214"/>
    <w:rsid w:val="00DD545A"/>
    <w:rsid w:val="00DF2542"/>
    <w:rsid w:val="00DF4EF0"/>
    <w:rsid w:val="00DF55B8"/>
    <w:rsid w:val="00E00E15"/>
    <w:rsid w:val="00E01A7F"/>
    <w:rsid w:val="00E128E2"/>
    <w:rsid w:val="00E13FAB"/>
    <w:rsid w:val="00E20C88"/>
    <w:rsid w:val="00E23194"/>
    <w:rsid w:val="00E249C8"/>
    <w:rsid w:val="00E261D0"/>
    <w:rsid w:val="00E57203"/>
    <w:rsid w:val="00E72507"/>
    <w:rsid w:val="00E82F1D"/>
    <w:rsid w:val="00E84856"/>
    <w:rsid w:val="00EA14EA"/>
    <w:rsid w:val="00EA2BE6"/>
    <w:rsid w:val="00EA5817"/>
    <w:rsid w:val="00EC3E44"/>
    <w:rsid w:val="00EC7AE1"/>
    <w:rsid w:val="00ED377D"/>
    <w:rsid w:val="00ED3FDA"/>
    <w:rsid w:val="00EE071D"/>
    <w:rsid w:val="00EE6225"/>
    <w:rsid w:val="00EF1F7F"/>
    <w:rsid w:val="00EF4B60"/>
    <w:rsid w:val="00F03648"/>
    <w:rsid w:val="00F04D57"/>
    <w:rsid w:val="00F06D60"/>
    <w:rsid w:val="00F104C8"/>
    <w:rsid w:val="00F1359C"/>
    <w:rsid w:val="00F14650"/>
    <w:rsid w:val="00F15AA8"/>
    <w:rsid w:val="00F17E63"/>
    <w:rsid w:val="00F23DC8"/>
    <w:rsid w:val="00F41E09"/>
    <w:rsid w:val="00F4616C"/>
    <w:rsid w:val="00F579F8"/>
    <w:rsid w:val="00F63F5F"/>
    <w:rsid w:val="00F65A30"/>
    <w:rsid w:val="00F87ACF"/>
    <w:rsid w:val="00F91F25"/>
    <w:rsid w:val="00F926FD"/>
    <w:rsid w:val="00F932EB"/>
    <w:rsid w:val="00F95782"/>
    <w:rsid w:val="00F96C22"/>
    <w:rsid w:val="00FA4540"/>
    <w:rsid w:val="00FB112F"/>
    <w:rsid w:val="00FB7839"/>
    <w:rsid w:val="00FC2A3A"/>
    <w:rsid w:val="00FC484C"/>
    <w:rsid w:val="00FD3F3B"/>
    <w:rsid w:val="00FD65A7"/>
    <w:rsid w:val="00FE1272"/>
    <w:rsid w:val="00FE1DF0"/>
    <w:rsid w:val="00FF3425"/>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
    <w:qFormat/>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143C37"/>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143C37"/>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normaltextrun">
    <w:name w:val="normaltextrun"/>
    <w:basedOn w:val="DefaultParagraphFont"/>
    <w:rsid w:val="00F06D60"/>
  </w:style>
  <w:style w:type="table" w:customStyle="1" w:styleId="TableGrid1">
    <w:name w:val="Table Grid1"/>
    <w:basedOn w:val="TableNormal"/>
    <w:next w:val="TableGrid"/>
    <w:uiPriority w:val="39"/>
    <w:rsid w:val="00DC3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14EA"/>
    <w:rPr>
      <w:color w:val="605E5C"/>
      <w:shd w:val="clear" w:color="auto" w:fill="E1DFDD"/>
    </w:rPr>
  </w:style>
  <w:style w:type="table" w:styleId="TableGridLight">
    <w:name w:val="Grid Table Light"/>
    <w:basedOn w:val="TableNormal"/>
    <w:uiPriority w:val="40"/>
    <w:rsid w:val="00B365A1"/>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table" w:customStyle="1" w:styleId="UNEPTableStyle1HeaderRow1">
    <w:name w:val="UNEP Table Style 1 (Header Row)1"/>
    <w:basedOn w:val="TableNormal"/>
    <w:uiPriority w:val="99"/>
    <w:rsid w:val="002A0069"/>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1"/>
    <w:rsid w:val="002A0069"/>
    <w:rPr>
      <w:rFonts w:ascii="Calibri Light" w:hAnsi="Calibri Light"/>
      <w:color w:val="000000" w:themeColor="text1"/>
      <w:sz w:val="18"/>
      <w:szCs w:val="20"/>
    </w:rPr>
  </w:style>
  <w:style w:type="paragraph" w:customStyle="1" w:styleId="Default">
    <w:name w:val="Default"/>
    <w:rsid w:val="009A165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A165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zacs123@gmail.com" TargetMode="External"/><Relationship Id="rId3" Type="http://schemas.openxmlformats.org/officeDocument/2006/relationships/customXml" Target="../customXml/item3.xml"/><Relationship Id="rId21" Type="http://schemas.openxmlformats.org/officeDocument/2006/relationships/hyperlink" Target="mailto:a.brennan@mpower108.com"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mailto:m.silver@mpower108.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roberts@mpower" TargetMode="External"/><Relationship Id="rId20" Type="http://schemas.openxmlformats.org/officeDocument/2006/relationships/hyperlink" Target="mailto:noelajackson@bddalliedhealth.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white@mpower108.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mona987@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F7F2B-B7B3-48ED-92E7-3893935EE25B}">
  <ds:schemaRefs>
    <ds:schemaRef ds:uri="http://schemas.microsoft.com/office/2006/documentManagement/types"/>
    <ds:schemaRef ds:uri="http://schemas.microsoft.com/office/infopath/2007/PartnerControls"/>
    <ds:schemaRef ds:uri="http://purl.org/dc/terms/"/>
    <ds:schemaRef ds:uri="http://purl.org/dc/elements/1.1/"/>
    <ds:schemaRef ds:uri="http://purl.org/dc/dcmitype/"/>
    <ds:schemaRef ds:uri="http://www.w3.org/XML/1998/namespace"/>
    <ds:schemaRef ds:uri="http://schemas.openxmlformats.org/package/2006/metadata/core-properties"/>
    <ds:schemaRef ds:uri="8d123187-21fe-47d9-bb38-a24fa2382a13"/>
    <ds:schemaRef ds:uri="23712732-1a11-42b5-ab16-3cafd502a338"/>
    <ds:schemaRef ds:uri="http://schemas.microsoft.com/office/2006/metadata/properties"/>
  </ds:schemaRefs>
</ds:datastoreItem>
</file>

<file path=customXml/itemProps2.xml><?xml version="1.0" encoding="utf-8"?>
<ds:datastoreItem xmlns:ds="http://schemas.openxmlformats.org/officeDocument/2006/customXml" ds:itemID="{5DAAC6AA-1C25-41F2-B6FF-57D5A35DE083}"/>
</file>

<file path=customXml/itemProps3.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4.xml><?xml version="1.0" encoding="utf-8"?>
<ds:datastoreItem xmlns:ds="http://schemas.openxmlformats.org/officeDocument/2006/customXml" ds:itemID="{F96ED2AE-500C-439F-8DAC-F3343248A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109</TotalTime>
  <Pages>14</Pages>
  <Words>3820</Words>
  <Characters>21774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bec.colwell@unep.edu.au</dc:creator>
  <cp:keywords/>
  <dc:description/>
  <cp:lastModifiedBy>Sally Bush</cp:lastModifiedBy>
  <cp:revision>14</cp:revision>
  <dcterms:created xsi:type="dcterms:W3CDTF">2022-07-13T03:41:00Z</dcterms:created>
  <dcterms:modified xsi:type="dcterms:W3CDTF">2023-07-06T22:41:00Z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